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  <w:r w:rsidRPr="001B6F58">
        <w:rPr>
          <w:rFonts w:ascii="Arial" w:hAnsi="Arial" w:cs="Arial"/>
          <w:b/>
          <w:bCs/>
        </w:rPr>
        <w:t>Польяновский сельсовет Чистоозерного района Новосибирской области</w:t>
      </w: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  <w:r w:rsidRPr="001B6F58">
        <w:rPr>
          <w:rFonts w:ascii="Arial" w:hAnsi="Arial" w:cs="Arial"/>
          <w:b/>
          <w:bCs/>
        </w:rPr>
        <w:t xml:space="preserve"> АДМИНИСТРАЦИЯ ПОЛЬЯНОВСКОГО  СЕЛЬСОВЕТА</w:t>
      </w: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  <w:r w:rsidRPr="001B6F58">
        <w:rPr>
          <w:rFonts w:ascii="Arial" w:hAnsi="Arial" w:cs="Arial"/>
          <w:b/>
          <w:bCs/>
        </w:rPr>
        <w:t>ЧИСТООЗЕРНОГО  РАЙОНА НОВОСИБИРСКОЙ ОБЛАСТИ</w:t>
      </w: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  <w:r w:rsidRPr="001B6F58">
        <w:rPr>
          <w:rFonts w:ascii="Arial" w:hAnsi="Arial" w:cs="Arial"/>
          <w:b/>
          <w:bCs/>
        </w:rPr>
        <w:t>ПОСТАНОВЛЕНИЕ</w:t>
      </w: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12.01.2017</w:t>
      </w:r>
      <w:r w:rsidRPr="001B6F58">
        <w:rPr>
          <w:rFonts w:ascii="Arial" w:hAnsi="Arial" w:cs="Arial"/>
          <w:b/>
          <w:bCs/>
        </w:rPr>
        <w:t xml:space="preserve">                                                              </w:t>
      </w:r>
      <w:r>
        <w:rPr>
          <w:rFonts w:ascii="Arial" w:hAnsi="Arial" w:cs="Arial"/>
          <w:b/>
          <w:bCs/>
        </w:rPr>
        <w:t xml:space="preserve">                            № 1</w:t>
      </w: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  <w:r w:rsidRPr="001B6F58">
        <w:rPr>
          <w:rFonts w:ascii="Arial" w:hAnsi="Arial" w:cs="Arial"/>
          <w:b/>
          <w:bCs/>
        </w:rPr>
        <w:t>О наделении администрации Польяновского сельсовета Чистоозерного района Новосибирской области полномочиями администратора доходов бюджета и утверждении перечня подведомственных ему администраторов доходов бюджета</w:t>
      </w:r>
    </w:p>
    <w:p w:rsidR="00F54C19" w:rsidRPr="001B6F58" w:rsidRDefault="00F54C19" w:rsidP="00640D00">
      <w:pPr>
        <w:jc w:val="center"/>
        <w:rPr>
          <w:rFonts w:ascii="Arial" w:hAnsi="Arial" w:cs="Arial"/>
          <w:b/>
          <w:bCs/>
        </w:rPr>
      </w:pPr>
    </w:p>
    <w:p w:rsidR="00F54C19" w:rsidRPr="001B6F58" w:rsidRDefault="00F54C19" w:rsidP="00AD1C4F">
      <w:pPr>
        <w:jc w:val="both"/>
        <w:rPr>
          <w:rFonts w:ascii="Arial" w:hAnsi="Arial" w:cs="Arial"/>
        </w:rPr>
      </w:pPr>
      <w:r w:rsidRPr="001B6F58">
        <w:rPr>
          <w:rFonts w:ascii="Arial" w:hAnsi="Arial" w:cs="Arial"/>
        </w:rPr>
        <w:t xml:space="preserve">    На основании статьи 160.1.Бюджетного кодекса Российской Федерации от 31.07.1998 г. № 145 – ФЗ, администрация Польяновского сельсовета Чистоозерного района Новосибирской области </w:t>
      </w:r>
    </w:p>
    <w:p w:rsidR="00F54C19" w:rsidRPr="001B6F58" w:rsidRDefault="00F54C19" w:rsidP="00AD1C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B6F58">
        <w:rPr>
          <w:rFonts w:ascii="Arial" w:hAnsi="Arial" w:cs="Arial"/>
        </w:rPr>
        <w:t>ПОСТАНОВЛЯЕТ:</w:t>
      </w:r>
    </w:p>
    <w:p w:rsidR="00F54C19" w:rsidRDefault="00F54C19" w:rsidP="00AD1C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1B6F58">
        <w:rPr>
          <w:rFonts w:ascii="Arial" w:hAnsi="Arial" w:cs="Arial"/>
        </w:rPr>
        <w:t>Наделить администрацию Польяновского сельсовета Чистоозерного района Новосибирской области полномочиями администратора доходов бюджета.</w:t>
      </w:r>
    </w:p>
    <w:p w:rsidR="00F54C19" w:rsidRPr="001B6F58" w:rsidRDefault="00F54C19" w:rsidP="00AD1C4F">
      <w:pPr>
        <w:pStyle w:val="ListParagraph"/>
        <w:ind w:left="360"/>
        <w:jc w:val="both"/>
        <w:rPr>
          <w:rFonts w:ascii="Arial" w:hAnsi="Arial" w:cs="Arial"/>
        </w:rPr>
      </w:pPr>
    </w:p>
    <w:p w:rsidR="00F54C19" w:rsidRDefault="00F54C19" w:rsidP="00AD1C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1B6F58">
        <w:rPr>
          <w:rFonts w:ascii="Arial" w:hAnsi="Arial" w:cs="Arial"/>
        </w:rPr>
        <w:t>Утвердить перечень кодов доходов бюджета закрепленных за администрацией Польяновского сельсовета Чистоозерного района Новосибирской области, согласно приложению 1 к данному постановлению.</w:t>
      </w:r>
    </w:p>
    <w:p w:rsidR="00F54C19" w:rsidRDefault="00F54C19" w:rsidP="00AD1C4F">
      <w:pPr>
        <w:pStyle w:val="ListParagraph"/>
        <w:ind w:left="0"/>
        <w:jc w:val="both"/>
        <w:rPr>
          <w:rFonts w:ascii="Arial" w:hAnsi="Arial" w:cs="Arial"/>
        </w:rPr>
      </w:pPr>
    </w:p>
    <w:p w:rsidR="00F54C19" w:rsidRPr="001B6F58" w:rsidRDefault="00F54C19" w:rsidP="00AD1C4F">
      <w:pPr>
        <w:pStyle w:val="ListParagraph"/>
        <w:ind w:left="360"/>
        <w:jc w:val="both"/>
        <w:rPr>
          <w:rFonts w:ascii="Arial" w:hAnsi="Arial" w:cs="Arial"/>
        </w:rPr>
      </w:pPr>
    </w:p>
    <w:p w:rsidR="00F54C19" w:rsidRDefault="00F54C19" w:rsidP="00AD1C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1B6F58">
        <w:rPr>
          <w:rFonts w:ascii="Arial" w:hAnsi="Arial" w:cs="Arial"/>
        </w:rPr>
        <w:t>Данное постановлен</w:t>
      </w:r>
      <w:r>
        <w:rPr>
          <w:rFonts w:ascii="Arial" w:hAnsi="Arial" w:cs="Arial"/>
        </w:rPr>
        <w:t>ие  вступает в силу с 01.01.2017</w:t>
      </w:r>
      <w:r w:rsidRPr="001B6F58">
        <w:rPr>
          <w:rFonts w:ascii="Arial" w:hAnsi="Arial" w:cs="Arial"/>
        </w:rPr>
        <w:t xml:space="preserve"> года.</w:t>
      </w:r>
    </w:p>
    <w:p w:rsidR="00F54C19" w:rsidRPr="001B6F58" w:rsidRDefault="00F54C19" w:rsidP="00AD1C4F">
      <w:pPr>
        <w:pStyle w:val="ListParagraph"/>
        <w:ind w:left="360"/>
        <w:jc w:val="both"/>
        <w:rPr>
          <w:rFonts w:ascii="Arial" w:hAnsi="Arial" w:cs="Arial"/>
        </w:rPr>
      </w:pPr>
    </w:p>
    <w:p w:rsidR="00F54C19" w:rsidRPr="001B6F58" w:rsidRDefault="00F54C19" w:rsidP="00AD1C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1B6F58">
        <w:rPr>
          <w:rFonts w:ascii="Arial" w:hAnsi="Arial" w:cs="Arial"/>
        </w:rPr>
        <w:t>Контроль за исполнением данного Постановления оставляю за собой.</w:t>
      </w:r>
    </w:p>
    <w:p w:rsidR="00F54C19" w:rsidRPr="001B6F58" w:rsidRDefault="00F54C19" w:rsidP="00AD1C4F">
      <w:pPr>
        <w:jc w:val="both"/>
        <w:rPr>
          <w:rFonts w:ascii="Arial" w:hAnsi="Arial" w:cs="Arial"/>
        </w:rPr>
      </w:pPr>
    </w:p>
    <w:p w:rsidR="00F54C19" w:rsidRPr="001B6F58" w:rsidRDefault="00F54C19" w:rsidP="00AD1C4F">
      <w:pPr>
        <w:jc w:val="both"/>
        <w:rPr>
          <w:rFonts w:ascii="Arial" w:hAnsi="Arial" w:cs="Arial"/>
        </w:rPr>
      </w:pPr>
      <w:r w:rsidRPr="001B6F58">
        <w:rPr>
          <w:rFonts w:ascii="Arial" w:hAnsi="Arial" w:cs="Arial"/>
        </w:rPr>
        <w:t xml:space="preserve">Глава Польяновского сельсовета                                                 </w:t>
      </w:r>
    </w:p>
    <w:p w:rsidR="00F54C19" w:rsidRPr="001B6F58" w:rsidRDefault="00F54C19" w:rsidP="00AD1C4F">
      <w:pPr>
        <w:jc w:val="both"/>
        <w:rPr>
          <w:rFonts w:ascii="Arial" w:hAnsi="Arial" w:cs="Arial"/>
        </w:rPr>
      </w:pPr>
      <w:r w:rsidRPr="001B6F58">
        <w:rPr>
          <w:rFonts w:ascii="Arial" w:hAnsi="Arial" w:cs="Arial"/>
        </w:rPr>
        <w:t xml:space="preserve">Чистоозерного района </w:t>
      </w:r>
    </w:p>
    <w:p w:rsidR="00F54C19" w:rsidRPr="001B6F58" w:rsidRDefault="00F54C19" w:rsidP="00AD1C4F">
      <w:pPr>
        <w:jc w:val="both"/>
        <w:rPr>
          <w:rFonts w:ascii="Arial" w:hAnsi="Arial" w:cs="Arial"/>
        </w:rPr>
      </w:pPr>
      <w:r w:rsidRPr="001B6F58">
        <w:rPr>
          <w:rFonts w:ascii="Arial" w:hAnsi="Arial" w:cs="Arial"/>
        </w:rPr>
        <w:t xml:space="preserve">Новосибирской области                                      </w:t>
      </w:r>
      <w:r>
        <w:rPr>
          <w:rFonts w:ascii="Arial" w:hAnsi="Arial" w:cs="Arial"/>
        </w:rPr>
        <w:t xml:space="preserve">                </w:t>
      </w:r>
      <w:r w:rsidRPr="001B6F58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>В.Г. Чумак</w:t>
      </w:r>
    </w:p>
    <w:p w:rsidR="00F54C19" w:rsidRPr="001B6F58" w:rsidRDefault="00F54C19" w:rsidP="00AD1C4F">
      <w:pPr>
        <w:tabs>
          <w:tab w:val="left" w:pos="3366"/>
        </w:tabs>
        <w:jc w:val="both"/>
        <w:rPr>
          <w:rFonts w:ascii="Arial" w:hAnsi="Arial" w:cs="Arial"/>
        </w:rPr>
      </w:pPr>
      <w:r w:rsidRPr="001B6F58">
        <w:rPr>
          <w:rFonts w:ascii="Arial" w:hAnsi="Arial" w:cs="Arial"/>
        </w:rPr>
        <w:t xml:space="preserve">      </w:t>
      </w:r>
    </w:p>
    <w:p w:rsidR="00F54C19" w:rsidRPr="001B6F58" w:rsidRDefault="00F54C19" w:rsidP="00640D00">
      <w:pPr>
        <w:rPr>
          <w:rFonts w:ascii="Arial" w:hAnsi="Arial" w:cs="Arial"/>
        </w:rPr>
      </w:pPr>
    </w:p>
    <w:p w:rsidR="00F54C19" w:rsidRPr="001B6F58" w:rsidRDefault="00F54C19" w:rsidP="00640D00">
      <w:pPr>
        <w:rPr>
          <w:rFonts w:ascii="Arial" w:hAnsi="Arial" w:cs="Arial"/>
        </w:rPr>
      </w:pPr>
    </w:p>
    <w:p w:rsidR="00F54C19" w:rsidRPr="001B6F58" w:rsidRDefault="00F54C19" w:rsidP="00640D00">
      <w:pPr>
        <w:rPr>
          <w:rFonts w:ascii="Arial" w:hAnsi="Arial" w:cs="Arial"/>
        </w:rPr>
      </w:pPr>
    </w:p>
    <w:p w:rsidR="00F54C19" w:rsidRPr="001B6F58" w:rsidRDefault="00F54C19" w:rsidP="00640D00">
      <w:pPr>
        <w:rPr>
          <w:rFonts w:ascii="Arial" w:hAnsi="Arial" w:cs="Arial"/>
        </w:rPr>
      </w:pPr>
    </w:p>
    <w:p w:rsidR="00F54C19" w:rsidRDefault="00F54C19" w:rsidP="00640D00">
      <w:pPr>
        <w:rPr>
          <w:rFonts w:ascii="Arial" w:hAnsi="Arial" w:cs="Arial"/>
        </w:rPr>
      </w:pPr>
    </w:p>
    <w:p w:rsidR="00F54C19" w:rsidRDefault="00F54C19" w:rsidP="00640D00">
      <w:pPr>
        <w:rPr>
          <w:rFonts w:ascii="Arial" w:hAnsi="Arial" w:cs="Arial"/>
        </w:rPr>
      </w:pPr>
    </w:p>
    <w:p w:rsidR="00F54C19" w:rsidRDefault="00F54C19" w:rsidP="00640D00">
      <w:pPr>
        <w:rPr>
          <w:rFonts w:ascii="Arial" w:hAnsi="Arial" w:cs="Arial"/>
        </w:rPr>
      </w:pPr>
    </w:p>
    <w:p w:rsidR="00F54C19" w:rsidRDefault="00F54C19" w:rsidP="00640D00">
      <w:pPr>
        <w:rPr>
          <w:rFonts w:ascii="Arial" w:hAnsi="Arial" w:cs="Arial"/>
        </w:rPr>
      </w:pPr>
    </w:p>
    <w:p w:rsidR="00F54C19" w:rsidRDefault="00F54C19" w:rsidP="00640D00">
      <w:pPr>
        <w:rPr>
          <w:rFonts w:ascii="Arial" w:hAnsi="Arial" w:cs="Arial"/>
        </w:rPr>
      </w:pPr>
    </w:p>
    <w:p w:rsidR="00F54C19" w:rsidRDefault="00F54C19" w:rsidP="00640D00">
      <w:pPr>
        <w:rPr>
          <w:rFonts w:ascii="Arial" w:hAnsi="Arial" w:cs="Arial"/>
        </w:rPr>
      </w:pPr>
    </w:p>
    <w:p w:rsidR="00F54C19" w:rsidRDefault="00F54C19" w:rsidP="00640D00">
      <w:pPr>
        <w:rPr>
          <w:rFonts w:ascii="Arial" w:hAnsi="Arial" w:cs="Arial"/>
        </w:rPr>
      </w:pPr>
    </w:p>
    <w:p w:rsidR="00F54C19" w:rsidRDefault="00F54C19" w:rsidP="00640D00">
      <w:pPr>
        <w:rPr>
          <w:rFonts w:ascii="Arial" w:hAnsi="Arial" w:cs="Arial"/>
        </w:rPr>
      </w:pPr>
    </w:p>
    <w:p w:rsidR="00F54C19" w:rsidRDefault="00F54C19" w:rsidP="00640D00">
      <w:pPr>
        <w:rPr>
          <w:rFonts w:ascii="Arial" w:hAnsi="Arial" w:cs="Arial"/>
        </w:rPr>
      </w:pPr>
    </w:p>
    <w:p w:rsidR="00F54C19" w:rsidRPr="001B6F58" w:rsidRDefault="00F54C19" w:rsidP="00640D00">
      <w:pPr>
        <w:rPr>
          <w:rFonts w:ascii="Arial" w:hAnsi="Arial" w:cs="Arial"/>
        </w:rPr>
      </w:pPr>
    </w:p>
    <w:p w:rsidR="00F54C19" w:rsidRPr="001B6F58" w:rsidRDefault="00F54C19" w:rsidP="00640D00">
      <w:pPr>
        <w:rPr>
          <w:rFonts w:ascii="Arial" w:hAnsi="Arial" w:cs="Arial"/>
        </w:rPr>
      </w:pPr>
    </w:p>
    <w:p w:rsidR="00F54C19" w:rsidRPr="001B6F58" w:rsidRDefault="00F54C19" w:rsidP="00640D00">
      <w:pPr>
        <w:rPr>
          <w:rFonts w:ascii="Arial" w:hAnsi="Arial" w:cs="Arial"/>
        </w:rPr>
      </w:pPr>
    </w:p>
    <w:p w:rsidR="00F54C19" w:rsidRPr="001B6F58" w:rsidRDefault="00F54C19" w:rsidP="00640D00">
      <w:pPr>
        <w:rPr>
          <w:rFonts w:ascii="Arial" w:hAnsi="Arial" w:cs="Arial"/>
        </w:rPr>
      </w:pPr>
    </w:p>
    <w:p w:rsidR="00F54C19" w:rsidRPr="001B6F58" w:rsidRDefault="00F54C19" w:rsidP="00640D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1B6F58">
        <w:rPr>
          <w:rFonts w:ascii="Arial" w:hAnsi="Arial" w:cs="Arial"/>
        </w:rPr>
        <w:t xml:space="preserve">риложение 1 </w:t>
      </w:r>
    </w:p>
    <w:p w:rsidR="00F54C19" w:rsidRPr="001B6F58" w:rsidRDefault="00F54C19" w:rsidP="00640D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к </w:t>
      </w:r>
      <w:r w:rsidRPr="001B6F58">
        <w:rPr>
          <w:rFonts w:ascii="Arial" w:hAnsi="Arial" w:cs="Arial"/>
        </w:rPr>
        <w:t>постановлению администрации</w:t>
      </w:r>
    </w:p>
    <w:p w:rsidR="00F54C19" w:rsidRPr="001B6F58" w:rsidRDefault="00F54C19" w:rsidP="00640D00">
      <w:pPr>
        <w:jc w:val="right"/>
        <w:rPr>
          <w:rFonts w:ascii="Arial" w:hAnsi="Arial" w:cs="Arial"/>
        </w:rPr>
      </w:pPr>
      <w:r w:rsidRPr="001B6F58">
        <w:rPr>
          <w:rFonts w:ascii="Arial" w:hAnsi="Arial" w:cs="Arial"/>
        </w:rPr>
        <w:t>Польяновского сельсовета</w:t>
      </w:r>
    </w:p>
    <w:p w:rsidR="00F54C19" w:rsidRPr="001B6F58" w:rsidRDefault="00F54C19" w:rsidP="00640D00">
      <w:pPr>
        <w:jc w:val="right"/>
        <w:rPr>
          <w:rFonts w:ascii="Arial" w:hAnsi="Arial" w:cs="Arial"/>
        </w:rPr>
      </w:pPr>
      <w:r w:rsidRPr="001B6F58">
        <w:rPr>
          <w:rFonts w:ascii="Arial" w:hAnsi="Arial" w:cs="Arial"/>
        </w:rPr>
        <w:t xml:space="preserve">Чистоозерного района </w:t>
      </w:r>
    </w:p>
    <w:p w:rsidR="00F54C19" w:rsidRPr="001B6F58" w:rsidRDefault="00F54C19" w:rsidP="00640D00">
      <w:pPr>
        <w:jc w:val="right"/>
        <w:rPr>
          <w:rFonts w:ascii="Arial" w:hAnsi="Arial" w:cs="Arial"/>
        </w:rPr>
      </w:pPr>
      <w:r w:rsidRPr="001B6F58">
        <w:rPr>
          <w:rFonts w:ascii="Arial" w:hAnsi="Arial" w:cs="Arial"/>
        </w:rPr>
        <w:t>Новосибирской области</w:t>
      </w:r>
    </w:p>
    <w:p w:rsidR="00F54C19" w:rsidRPr="001B6F58" w:rsidRDefault="00F54C19" w:rsidP="00640D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12.01.2017 года № 1</w:t>
      </w:r>
    </w:p>
    <w:p w:rsidR="00F54C19" w:rsidRPr="001B6F58" w:rsidRDefault="00F54C19" w:rsidP="00640D00">
      <w:pPr>
        <w:rPr>
          <w:rFonts w:ascii="Arial" w:hAnsi="Arial" w:cs="Arial"/>
        </w:rPr>
      </w:pPr>
    </w:p>
    <w:p w:rsidR="00F54C19" w:rsidRPr="001B6F58" w:rsidRDefault="00F54C19" w:rsidP="005E46AA">
      <w:pPr>
        <w:jc w:val="center"/>
        <w:rPr>
          <w:rFonts w:ascii="Arial" w:hAnsi="Arial" w:cs="Arial"/>
          <w:b/>
          <w:bCs/>
        </w:rPr>
      </w:pPr>
      <w:r w:rsidRPr="001B6F58">
        <w:rPr>
          <w:rFonts w:ascii="Arial" w:hAnsi="Arial" w:cs="Arial"/>
          <w:b/>
          <w:bCs/>
        </w:rPr>
        <w:t xml:space="preserve">Перечень кодов доходов бюджета закрепленных за администрацией Польяновского сельсовета Чистоозерного района </w:t>
      </w:r>
    </w:p>
    <w:p w:rsidR="00F54C19" w:rsidRDefault="00F54C19" w:rsidP="005E46AA">
      <w:pPr>
        <w:jc w:val="center"/>
        <w:rPr>
          <w:rFonts w:ascii="Arial" w:hAnsi="Arial" w:cs="Arial"/>
          <w:b/>
          <w:bCs/>
        </w:rPr>
      </w:pPr>
      <w:r w:rsidRPr="001B6F58">
        <w:rPr>
          <w:rFonts w:ascii="Arial" w:hAnsi="Arial" w:cs="Arial"/>
          <w:b/>
          <w:bCs/>
        </w:rPr>
        <w:t>Новосибирской области</w:t>
      </w:r>
    </w:p>
    <w:tbl>
      <w:tblPr>
        <w:tblW w:w="10646" w:type="dxa"/>
        <w:tblInd w:w="-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"/>
        <w:gridCol w:w="2908"/>
        <w:gridCol w:w="6450"/>
      </w:tblGrid>
      <w:tr w:rsidR="00F54C19" w:rsidRPr="0045445E" w:rsidTr="007E03FA">
        <w:trPr>
          <w:trHeight w:val="762"/>
        </w:trPr>
        <w:tc>
          <w:tcPr>
            <w:tcW w:w="4196" w:type="dxa"/>
            <w:gridSpan w:val="3"/>
          </w:tcPr>
          <w:p w:rsidR="00F54C19" w:rsidRPr="0045445E" w:rsidRDefault="00F54C19" w:rsidP="00DD73A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Код бюджетной классификации Российской Федерации</w:t>
            </w:r>
          </w:p>
        </w:tc>
        <w:tc>
          <w:tcPr>
            <w:tcW w:w="6450" w:type="dxa"/>
            <w:vMerge w:val="restart"/>
          </w:tcPr>
          <w:p w:rsidR="00F54C19" w:rsidRPr="0045445E" w:rsidRDefault="00F54C19" w:rsidP="00DD73A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 xml:space="preserve">Наименование  </w:t>
            </w:r>
          </w:p>
        </w:tc>
      </w:tr>
      <w:tr w:rsidR="00F54C19" w:rsidRPr="0045445E" w:rsidTr="007E03FA">
        <w:trPr>
          <w:trHeight w:val="319"/>
        </w:trPr>
        <w:tc>
          <w:tcPr>
            <w:tcW w:w="1288" w:type="dxa"/>
            <w:gridSpan w:val="2"/>
          </w:tcPr>
          <w:p w:rsidR="00F54C19" w:rsidRPr="0045445E" w:rsidRDefault="00F54C19" w:rsidP="00DD73A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08" w:type="dxa"/>
          </w:tcPr>
          <w:p w:rsidR="00F54C19" w:rsidRPr="0045445E" w:rsidRDefault="00F54C19" w:rsidP="00DD73A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450" w:type="dxa"/>
            <w:vMerge/>
            <w:vAlign w:val="center"/>
          </w:tcPr>
          <w:p w:rsidR="00F54C19" w:rsidRPr="0045445E" w:rsidRDefault="00F54C19" w:rsidP="00DD73AD">
            <w:pPr>
              <w:rPr>
                <w:rFonts w:ascii="Arial" w:hAnsi="Arial" w:cs="Arial"/>
              </w:rPr>
            </w:pPr>
          </w:p>
        </w:tc>
      </w:tr>
      <w:tr w:rsidR="00F54C19" w:rsidRPr="0045445E" w:rsidTr="007E03FA">
        <w:trPr>
          <w:trHeight w:val="448"/>
        </w:trPr>
        <w:tc>
          <w:tcPr>
            <w:tcW w:w="1288" w:type="dxa"/>
            <w:gridSpan w:val="2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5445E">
              <w:rPr>
                <w:rFonts w:ascii="Arial" w:hAnsi="Arial" w:cs="Arial"/>
                <w:b/>
                <w:bCs/>
              </w:rPr>
              <w:t>210</w:t>
            </w:r>
          </w:p>
        </w:tc>
        <w:tc>
          <w:tcPr>
            <w:tcW w:w="2908" w:type="dxa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5445E">
              <w:rPr>
                <w:rFonts w:ascii="Arial" w:hAnsi="Arial" w:cs="Arial"/>
                <w:b/>
                <w:bCs/>
              </w:rPr>
              <w:t>администрация Польяновского сельсовета Чистоозерного района Новосибирской области</w:t>
            </w:r>
          </w:p>
        </w:tc>
      </w:tr>
      <w:tr w:rsidR="00F54C19" w:rsidRPr="0045445E" w:rsidTr="007E03FA">
        <w:trPr>
          <w:trHeight w:val="448"/>
        </w:trPr>
        <w:tc>
          <w:tcPr>
            <w:tcW w:w="1288" w:type="dxa"/>
            <w:gridSpan w:val="2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08" w:type="dxa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1 08 04020 01 1000 110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54C19" w:rsidRPr="0045445E" w:rsidTr="007E03FA">
        <w:trPr>
          <w:trHeight w:val="448"/>
        </w:trPr>
        <w:tc>
          <w:tcPr>
            <w:tcW w:w="1288" w:type="dxa"/>
            <w:gridSpan w:val="2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08" w:type="dxa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1 11 05035 10 0000 120</w:t>
            </w:r>
          </w:p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  <w:color w:val="C0504D"/>
              </w:rPr>
            </w:pPr>
            <w:r w:rsidRPr="0045445E">
              <w:rPr>
                <w:rFonts w:ascii="Arial" w:hAnsi="Arial" w:cs="Arial"/>
              </w:rPr>
              <w:t>Доходы от сдачи в аренду имущества, находящегося 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F54C19" w:rsidRPr="0045445E" w:rsidTr="007E03FA">
        <w:trPr>
          <w:trHeight w:val="448"/>
        </w:trPr>
        <w:tc>
          <w:tcPr>
            <w:tcW w:w="1288" w:type="dxa"/>
            <w:gridSpan w:val="2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08" w:type="dxa"/>
          </w:tcPr>
          <w:p w:rsidR="00F54C19" w:rsidRPr="0045445E" w:rsidRDefault="00F54C19" w:rsidP="00DD73AD">
            <w:pPr>
              <w:spacing w:line="276" w:lineRule="auto"/>
              <w:ind w:hanging="108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1 13 01995 10 0000 130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54C19" w:rsidRPr="0045445E" w:rsidTr="007E03FA">
        <w:trPr>
          <w:trHeight w:val="448"/>
        </w:trPr>
        <w:tc>
          <w:tcPr>
            <w:tcW w:w="1288" w:type="dxa"/>
            <w:gridSpan w:val="2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08" w:type="dxa"/>
          </w:tcPr>
          <w:p w:rsidR="00F54C19" w:rsidRPr="0045445E" w:rsidRDefault="00F54C19" w:rsidP="00DD73AD">
            <w:pPr>
              <w:spacing w:line="276" w:lineRule="auto"/>
              <w:ind w:hanging="108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1 13 02995 10 0000 130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Прочие доходы от компенсации затрат бюджетов сельских поселений</w:t>
            </w:r>
          </w:p>
        </w:tc>
      </w:tr>
      <w:tr w:rsidR="00F54C19" w:rsidRPr="0045445E" w:rsidTr="007E03FA">
        <w:trPr>
          <w:trHeight w:val="448"/>
        </w:trPr>
        <w:tc>
          <w:tcPr>
            <w:tcW w:w="1288" w:type="dxa"/>
            <w:gridSpan w:val="2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08" w:type="dxa"/>
          </w:tcPr>
          <w:p w:rsidR="00F54C19" w:rsidRPr="0045445E" w:rsidRDefault="00F54C19" w:rsidP="00DD73AD">
            <w:pPr>
              <w:spacing w:line="276" w:lineRule="auto"/>
              <w:ind w:hanging="108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1 13 02065 10 0000 130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54C19" w:rsidRPr="0045445E" w:rsidTr="007E03FA">
        <w:trPr>
          <w:trHeight w:val="204"/>
        </w:trPr>
        <w:tc>
          <w:tcPr>
            <w:tcW w:w="1288" w:type="dxa"/>
            <w:gridSpan w:val="2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08" w:type="dxa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1 17 01050 10 0000 180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Невыясненные поступления, зачисляемые в бюджеты  сельских поселений</w:t>
            </w:r>
          </w:p>
        </w:tc>
      </w:tr>
      <w:tr w:rsidR="00F54C19" w:rsidRPr="0045445E" w:rsidTr="007E03FA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 xml:space="preserve">2 02 </w:t>
            </w:r>
            <w:r>
              <w:rPr>
                <w:rFonts w:ascii="Arial" w:hAnsi="Arial" w:cs="Arial"/>
              </w:rPr>
              <w:t>15</w:t>
            </w:r>
            <w:r w:rsidRPr="0045445E">
              <w:rPr>
                <w:rFonts w:ascii="Arial" w:hAnsi="Arial" w:cs="Arial"/>
              </w:rPr>
              <w:t>001 10 0000 151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54C19" w:rsidRPr="0045445E" w:rsidTr="007E03FA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 xml:space="preserve">2 02 </w:t>
            </w:r>
            <w:r>
              <w:rPr>
                <w:rFonts w:ascii="Arial" w:hAnsi="Arial" w:cs="Arial"/>
              </w:rPr>
              <w:t>15002</w:t>
            </w:r>
            <w:r w:rsidRPr="0045445E">
              <w:rPr>
                <w:rFonts w:ascii="Arial" w:hAnsi="Arial" w:cs="Arial"/>
              </w:rPr>
              <w:t xml:space="preserve"> 10 0000 151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Дотации бюджетам сельских поселений на поддержку мер  по обеспечению сбалансированности бюджетов</w:t>
            </w:r>
          </w:p>
        </w:tc>
      </w:tr>
      <w:tr w:rsidR="00F54C19" w:rsidRPr="0045445E" w:rsidTr="007E03FA">
        <w:trPr>
          <w:trHeight w:val="260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 xml:space="preserve">2 02 </w:t>
            </w:r>
            <w:r>
              <w:rPr>
                <w:rFonts w:ascii="Arial" w:hAnsi="Arial" w:cs="Arial"/>
              </w:rPr>
              <w:t>29</w:t>
            </w:r>
            <w:r w:rsidRPr="0045445E">
              <w:rPr>
                <w:rFonts w:ascii="Arial" w:hAnsi="Arial" w:cs="Arial"/>
              </w:rPr>
              <w:t>999 10 0000 151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Прочие субсидии бюджетам сельских поселений</w:t>
            </w:r>
          </w:p>
        </w:tc>
      </w:tr>
      <w:tr w:rsidR="00F54C19" w:rsidRPr="0045445E" w:rsidTr="007E03FA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 xml:space="preserve">2 02 </w:t>
            </w:r>
            <w:r>
              <w:rPr>
                <w:rFonts w:ascii="Arial" w:hAnsi="Arial" w:cs="Arial"/>
              </w:rPr>
              <w:t>35118</w:t>
            </w:r>
            <w:r w:rsidRPr="0045445E">
              <w:rPr>
                <w:rFonts w:ascii="Arial" w:hAnsi="Arial" w:cs="Arial"/>
              </w:rPr>
              <w:t xml:space="preserve"> 10 0000 151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54C19" w:rsidRPr="0045445E" w:rsidTr="00F30698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2 02 300</w:t>
            </w:r>
            <w:r w:rsidRPr="0045445E">
              <w:rPr>
                <w:rFonts w:ascii="Arial" w:hAnsi="Arial" w:cs="Arial"/>
              </w:rPr>
              <w:t>24 10 0000 151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54C19" w:rsidRPr="0045445E" w:rsidTr="00F30698">
        <w:trPr>
          <w:trHeight w:val="1256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 xml:space="preserve">2 02 </w:t>
            </w:r>
            <w:r>
              <w:rPr>
                <w:rFonts w:ascii="Arial" w:hAnsi="Arial" w:cs="Arial"/>
              </w:rPr>
              <w:t>45160</w:t>
            </w:r>
            <w:r w:rsidRPr="0045445E">
              <w:rPr>
                <w:rFonts w:ascii="Arial" w:hAnsi="Arial" w:cs="Arial"/>
              </w:rPr>
              <w:t>10 0000151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54C19" w:rsidRPr="0045445E" w:rsidTr="00F30698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 xml:space="preserve">2 02 </w:t>
            </w:r>
            <w:r>
              <w:rPr>
                <w:rFonts w:ascii="Arial" w:hAnsi="Arial" w:cs="Arial"/>
              </w:rPr>
              <w:t>40014</w:t>
            </w:r>
            <w:r w:rsidRPr="0045445E">
              <w:rPr>
                <w:rFonts w:ascii="Arial" w:hAnsi="Arial" w:cs="Arial"/>
              </w:rPr>
              <w:t xml:space="preserve"> 10 0000 151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54C19" w:rsidRPr="0045445E" w:rsidTr="007E03FA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 xml:space="preserve">2 02 </w:t>
            </w:r>
            <w:r>
              <w:rPr>
                <w:rFonts w:ascii="Arial" w:hAnsi="Arial" w:cs="Arial"/>
              </w:rPr>
              <w:t>49</w:t>
            </w:r>
            <w:r w:rsidRPr="0045445E">
              <w:rPr>
                <w:rFonts w:ascii="Arial" w:hAnsi="Arial" w:cs="Arial"/>
              </w:rPr>
              <w:t>999 10 0000 151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54C19" w:rsidRPr="0045445E" w:rsidTr="007E03FA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2 07 05030 10 0000 180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Прочие безвозмездные поступления в бюджеты сельских поселений</w:t>
            </w:r>
          </w:p>
        </w:tc>
      </w:tr>
      <w:tr w:rsidR="00F54C19" w:rsidRPr="0045445E" w:rsidTr="007E03FA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2 08 05000 10 0000 180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Перечисления из бюджетов сельских 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54C19" w:rsidRPr="0045445E" w:rsidTr="007E03FA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 xml:space="preserve">2 19 </w:t>
            </w:r>
            <w:r>
              <w:rPr>
                <w:rFonts w:ascii="Arial" w:hAnsi="Arial" w:cs="Arial"/>
              </w:rPr>
              <w:t xml:space="preserve">60010 </w:t>
            </w:r>
            <w:r w:rsidRPr="0045445E">
              <w:rPr>
                <w:rFonts w:ascii="Arial" w:hAnsi="Arial" w:cs="Arial"/>
              </w:rPr>
              <w:t>10 0000 151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5445E">
              <w:rPr>
                <w:rFonts w:ascii="Arial" w:hAnsi="Arial" w:cs="Arial"/>
              </w:rPr>
              <w:t>Возврат</w:t>
            </w:r>
            <w:r>
              <w:rPr>
                <w:rFonts w:ascii="Arial" w:hAnsi="Arial" w:cs="Arial"/>
              </w:rPr>
              <w:t xml:space="preserve"> прочих</w:t>
            </w:r>
            <w:r w:rsidRPr="0045445E">
              <w:rPr>
                <w:rFonts w:ascii="Arial" w:hAnsi="Arial" w:cs="Arial"/>
              </w:rPr>
              <w:t xml:space="preserve">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F54C19" w:rsidRPr="0045445E">
        <w:trPr>
          <w:trHeight w:val="448"/>
        </w:trPr>
        <w:tc>
          <w:tcPr>
            <w:tcW w:w="1276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Pr="0045445E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2 02 20216 10 0000 151</w:t>
            </w:r>
          </w:p>
        </w:tc>
        <w:tc>
          <w:tcPr>
            <w:tcW w:w="6450" w:type="dxa"/>
          </w:tcPr>
          <w:p w:rsidR="00F54C19" w:rsidRPr="0045445E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F54C19" w:rsidRPr="0045445E">
        <w:trPr>
          <w:trHeight w:val="448"/>
        </w:trPr>
        <w:tc>
          <w:tcPr>
            <w:tcW w:w="1276" w:type="dxa"/>
          </w:tcPr>
          <w:p w:rsidR="00F54C19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</w:p>
        </w:tc>
        <w:tc>
          <w:tcPr>
            <w:tcW w:w="2920" w:type="dxa"/>
            <w:gridSpan w:val="2"/>
          </w:tcPr>
          <w:p w:rsidR="00F54C19" w:rsidRDefault="00F54C19" w:rsidP="00DD73AD">
            <w:pPr>
              <w:spacing w:line="276" w:lineRule="auto"/>
              <w:ind w:hanging="1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2 02 20041 10 0000151</w:t>
            </w:r>
          </w:p>
        </w:tc>
        <w:tc>
          <w:tcPr>
            <w:tcW w:w="6450" w:type="dxa"/>
          </w:tcPr>
          <w:p w:rsidR="00F54C19" w:rsidRDefault="00F54C19" w:rsidP="00DD73A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</w:tbl>
    <w:p w:rsidR="00F54C19" w:rsidRPr="005E46AA" w:rsidRDefault="00F54C19" w:rsidP="0045445E">
      <w:pPr>
        <w:rPr>
          <w:b/>
          <w:bCs/>
          <w:sz w:val="28"/>
          <w:szCs w:val="28"/>
        </w:rPr>
      </w:pPr>
    </w:p>
    <w:sectPr w:rsidR="00F54C19" w:rsidRPr="005E46AA" w:rsidSect="003C1F5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82010"/>
    <w:multiLevelType w:val="hybridMultilevel"/>
    <w:tmpl w:val="71A2E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D00"/>
    <w:rsid w:val="0000020E"/>
    <w:rsid w:val="0000065F"/>
    <w:rsid w:val="000007CF"/>
    <w:rsid w:val="00000976"/>
    <w:rsid w:val="00000A47"/>
    <w:rsid w:val="00000E62"/>
    <w:rsid w:val="00000FE9"/>
    <w:rsid w:val="000017A3"/>
    <w:rsid w:val="000018ED"/>
    <w:rsid w:val="00002057"/>
    <w:rsid w:val="000020CA"/>
    <w:rsid w:val="00002796"/>
    <w:rsid w:val="00002E0D"/>
    <w:rsid w:val="0000336C"/>
    <w:rsid w:val="00003715"/>
    <w:rsid w:val="000037B7"/>
    <w:rsid w:val="00003BA0"/>
    <w:rsid w:val="00003C96"/>
    <w:rsid w:val="00003EFB"/>
    <w:rsid w:val="0000439C"/>
    <w:rsid w:val="00005332"/>
    <w:rsid w:val="00005564"/>
    <w:rsid w:val="00005B5E"/>
    <w:rsid w:val="00005E88"/>
    <w:rsid w:val="0000621C"/>
    <w:rsid w:val="00006268"/>
    <w:rsid w:val="00006708"/>
    <w:rsid w:val="00006779"/>
    <w:rsid w:val="000067F3"/>
    <w:rsid w:val="00006A23"/>
    <w:rsid w:val="00007FE3"/>
    <w:rsid w:val="0001027C"/>
    <w:rsid w:val="000109E5"/>
    <w:rsid w:val="00010DC6"/>
    <w:rsid w:val="000110C3"/>
    <w:rsid w:val="000112EE"/>
    <w:rsid w:val="00011964"/>
    <w:rsid w:val="00011A6E"/>
    <w:rsid w:val="00011CAE"/>
    <w:rsid w:val="000121EE"/>
    <w:rsid w:val="00012A4A"/>
    <w:rsid w:val="00012E05"/>
    <w:rsid w:val="0001319F"/>
    <w:rsid w:val="00013B61"/>
    <w:rsid w:val="00013E8B"/>
    <w:rsid w:val="00013F6D"/>
    <w:rsid w:val="0001420E"/>
    <w:rsid w:val="000142FF"/>
    <w:rsid w:val="00014490"/>
    <w:rsid w:val="00014611"/>
    <w:rsid w:val="00014B19"/>
    <w:rsid w:val="00014F3D"/>
    <w:rsid w:val="0001516B"/>
    <w:rsid w:val="0001570B"/>
    <w:rsid w:val="00015730"/>
    <w:rsid w:val="00015C8A"/>
    <w:rsid w:val="00016055"/>
    <w:rsid w:val="00016156"/>
    <w:rsid w:val="000166D9"/>
    <w:rsid w:val="000167ED"/>
    <w:rsid w:val="00016F95"/>
    <w:rsid w:val="0001706B"/>
    <w:rsid w:val="00017180"/>
    <w:rsid w:val="000175A7"/>
    <w:rsid w:val="00017714"/>
    <w:rsid w:val="000179FA"/>
    <w:rsid w:val="00017A62"/>
    <w:rsid w:val="00020211"/>
    <w:rsid w:val="000205BC"/>
    <w:rsid w:val="00020808"/>
    <w:rsid w:val="00020B14"/>
    <w:rsid w:val="00021064"/>
    <w:rsid w:val="000213A1"/>
    <w:rsid w:val="000213C7"/>
    <w:rsid w:val="000214EE"/>
    <w:rsid w:val="0002174E"/>
    <w:rsid w:val="000217AA"/>
    <w:rsid w:val="000217FB"/>
    <w:rsid w:val="00021B15"/>
    <w:rsid w:val="000227AB"/>
    <w:rsid w:val="00022B5C"/>
    <w:rsid w:val="00022D7C"/>
    <w:rsid w:val="00022F27"/>
    <w:rsid w:val="000236AC"/>
    <w:rsid w:val="000237CE"/>
    <w:rsid w:val="00023B71"/>
    <w:rsid w:val="00023F15"/>
    <w:rsid w:val="0002465C"/>
    <w:rsid w:val="00024664"/>
    <w:rsid w:val="00024712"/>
    <w:rsid w:val="0002490F"/>
    <w:rsid w:val="00024CB8"/>
    <w:rsid w:val="00024CE0"/>
    <w:rsid w:val="00024D2E"/>
    <w:rsid w:val="000251ED"/>
    <w:rsid w:val="00025227"/>
    <w:rsid w:val="0002522E"/>
    <w:rsid w:val="00025243"/>
    <w:rsid w:val="00025AFD"/>
    <w:rsid w:val="00025D73"/>
    <w:rsid w:val="00025DD9"/>
    <w:rsid w:val="00025ED1"/>
    <w:rsid w:val="0002619C"/>
    <w:rsid w:val="000264D7"/>
    <w:rsid w:val="000266C6"/>
    <w:rsid w:val="00026824"/>
    <w:rsid w:val="00027012"/>
    <w:rsid w:val="00027214"/>
    <w:rsid w:val="000274BE"/>
    <w:rsid w:val="0002769C"/>
    <w:rsid w:val="000276CD"/>
    <w:rsid w:val="000278C6"/>
    <w:rsid w:val="000279CB"/>
    <w:rsid w:val="00027A2A"/>
    <w:rsid w:val="00027E7C"/>
    <w:rsid w:val="0003053D"/>
    <w:rsid w:val="00030DCF"/>
    <w:rsid w:val="00030E89"/>
    <w:rsid w:val="00030ECA"/>
    <w:rsid w:val="00030ECF"/>
    <w:rsid w:val="00030FA6"/>
    <w:rsid w:val="00031285"/>
    <w:rsid w:val="00031C75"/>
    <w:rsid w:val="0003215B"/>
    <w:rsid w:val="000321FD"/>
    <w:rsid w:val="000324D0"/>
    <w:rsid w:val="000326FC"/>
    <w:rsid w:val="00032BAD"/>
    <w:rsid w:val="00032BCF"/>
    <w:rsid w:val="00032CAB"/>
    <w:rsid w:val="00032D8A"/>
    <w:rsid w:val="00032DF6"/>
    <w:rsid w:val="0003427E"/>
    <w:rsid w:val="00034375"/>
    <w:rsid w:val="00034520"/>
    <w:rsid w:val="000352A2"/>
    <w:rsid w:val="000352BC"/>
    <w:rsid w:val="0003532C"/>
    <w:rsid w:val="0003533B"/>
    <w:rsid w:val="00035E15"/>
    <w:rsid w:val="000365BB"/>
    <w:rsid w:val="000367BF"/>
    <w:rsid w:val="00036C67"/>
    <w:rsid w:val="00036E8C"/>
    <w:rsid w:val="000377A3"/>
    <w:rsid w:val="00037DA3"/>
    <w:rsid w:val="00037E88"/>
    <w:rsid w:val="0004027C"/>
    <w:rsid w:val="000404C8"/>
    <w:rsid w:val="00040749"/>
    <w:rsid w:val="000408B6"/>
    <w:rsid w:val="000408C4"/>
    <w:rsid w:val="000408D5"/>
    <w:rsid w:val="00040ED3"/>
    <w:rsid w:val="000413FD"/>
    <w:rsid w:val="00041C7E"/>
    <w:rsid w:val="00041C82"/>
    <w:rsid w:val="00041CAA"/>
    <w:rsid w:val="00041D56"/>
    <w:rsid w:val="00041EF0"/>
    <w:rsid w:val="000421CD"/>
    <w:rsid w:val="00042CFD"/>
    <w:rsid w:val="00042D2C"/>
    <w:rsid w:val="00042E74"/>
    <w:rsid w:val="00042F3C"/>
    <w:rsid w:val="00042FD9"/>
    <w:rsid w:val="0004351F"/>
    <w:rsid w:val="00043EF7"/>
    <w:rsid w:val="000448F2"/>
    <w:rsid w:val="00044956"/>
    <w:rsid w:val="00045017"/>
    <w:rsid w:val="00045177"/>
    <w:rsid w:val="00045186"/>
    <w:rsid w:val="00045825"/>
    <w:rsid w:val="00045887"/>
    <w:rsid w:val="00045A50"/>
    <w:rsid w:val="00045AEA"/>
    <w:rsid w:val="00045EB9"/>
    <w:rsid w:val="00046416"/>
    <w:rsid w:val="000466A3"/>
    <w:rsid w:val="00046E20"/>
    <w:rsid w:val="0004717D"/>
    <w:rsid w:val="00047734"/>
    <w:rsid w:val="00047B7A"/>
    <w:rsid w:val="00047EF1"/>
    <w:rsid w:val="00047FAE"/>
    <w:rsid w:val="000501C5"/>
    <w:rsid w:val="000505A3"/>
    <w:rsid w:val="00050A45"/>
    <w:rsid w:val="00050C1D"/>
    <w:rsid w:val="00050E50"/>
    <w:rsid w:val="00050FD1"/>
    <w:rsid w:val="00051239"/>
    <w:rsid w:val="00051656"/>
    <w:rsid w:val="00051DAB"/>
    <w:rsid w:val="00051DAD"/>
    <w:rsid w:val="00051F38"/>
    <w:rsid w:val="00051F5E"/>
    <w:rsid w:val="0005210F"/>
    <w:rsid w:val="00052522"/>
    <w:rsid w:val="000525DD"/>
    <w:rsid w:val="00052773"/>
    <w:rsid w:val="000527F7"/>
    <w:rsid w:val="00052801"/>
    <w:rsid w:val="00052810"/>
    <w:rsid w:val="00052A06"/>
    <w:rsid w:val="00052DF9"/>
    <w:rsid w:val="00052F10"/>
    <w:rsid w:val="00052F9B"/>
    <w:rsid w:val="00053062"/>
    <w:rsid w:val="000531C3"/>
    <w:rsid w:val="000532F6"/>
    <w:rsid w:val="00053D38"/>
    <w:rsid w:val="00054245"/>
    <w:rsid w:val="00054378"/>
    <w:rsid w:val="000544D0"/>
    <w:rsid w:val="000545ED"/>
    <w:rsid w:val="0005473D"/>
    <w:rsid w:val="00054A5F"/>
    <w:rsid w:val="00054BB3"/>
    <w:rsid w:val="00054CC4"/>
    <w:rsid w:val="000558C6"/>
    <w:rsid w:val="00056015"/>
    <w:rsid w:val="0005640C"/>
    <w:rsid w:val="00056603"/>
    <w:rsid w:val="00056613"/>
    <w:rsid w:val="000567CA"/>
    <w:rsid w:val="0005756D"/>
    <w:rsid w:val="0005758E"/>
    <w:rsid w:val="000575CD"/>
    <w:rsid w:val="000575EB"/>
    <w:rsid w:val="00057A83"/>
    <w:rsid w:val="00060692"/>
    <w:rsid w:val="0006098A"/>
    <w:rsid w:val="00060B4B"/>
    <w:rsid w:val="0006114E"/>
    <w:rsid w:val="000613E9"/>
    <w:rsid w:val="00061579"/>
    <w:rsid w:val="0006171E"/>
    <w:rsid w:val="00061837"/>
    <w:rsid w:val="000618C5"/>
    <w:rsid w:val="00061958"/>
    <w:rsid w:val="00061C12"/>
    <w:rsid w:val="00061C70"/>
    <w:rsid w:val="00061C84"/>
    <w:rsid w:val="00061D9D"/>
    <w:rsid w:val="00061FD2"/>
    <w:rsid w:val="000621C3"/>
    <w:rsid w:val="0006285C"/>
    <w:rsid w:val="00062A73"/>
    <w:rsid w:val="00062ADF"/>
    <w:rsid w:val="00062D63"/>
    <w:rsid w:val="000631B8"/>
    <w:rsid w:val="0006322C"/>
    <w:rsid w:val="00063239"/>
    <w:rsid w:val="00063353"/>
    <w:rsid w:val="00063811"/>
    <w:rsid w:val="0006385C"/>
    <w:rsid w:val="00063C07"/>
    <w:rsid w:val="00063C2A"/>
    <w:rsid w:val="00063D4B"/>
    <w:rsid w:val="00063E81"/>
    <w:rsid w:val="00064143"/>
    <w:rsid w:val="0006451A"/>
    <w:rsid w:val="000646BA"/>
    <w:rsid w:val="000648AE"/>
    <w:rsid w:val="00065054"/>
    <w:rsid w:val="00065318"/>
    <w:rsid w:val="000653FF"/>
    <w:rsid w:val="000656CE"/>
    <w:rsid w:val="00065C98"/>
    <w:rsid w:val="0006609D"/>
    <w:rsid w:val="000662A4"/>
    <w:rsid w:val="00066347"/>
    <w:rsid w:val="00066845"/>
    <w:rsid w:val="00066F11"/>
    <w:rsid w:val="000672A7"/>
    <w:rsid w:val="000677F1"/>
    <w:rsid w:val="00067B4A"/>
    <w:rsid w:val="00067F26"/>
    <w:rsid w:val="00070091"/>
    <w:rsid w:val="000702DA"/>
    <w:rsid w:val="000705D0"/>
    <w:rsid w:val="00070A6F"/>
    <w:rsid w:val="00070B5A"/>
    <w:rsid w:val="00070C05"/>
    <w:rsid w:val="00070E45"/>
    <w:rsid w:val="00070EAE"/>
    <w:rsid w:val="000712F5"/>
    <w:rsid w:val="0007152B"/>
    <w:rsid w:val="000717B4"/>
    <w:rsid w:val="00071CDB"/>
    <w:rsid w:val="00072334"/>
    <w:rsid w:val="000726B5"/>
    <w:rsid w:val="00072868"/>
    <w:rsid w:val="00072C35"/>
    <w:rsid w:val="000730E1"/>
    <w:rsid w:val="00073124"/>
    <w:rsid w:val="00073742"/>
    <w:rsid w:val="000748E4"/>
    <w:rsid w:val="00074A67"/>
    <w:rsid w:val="00074C27"/>
    <w:rsid w:val="00074EC9"/>
    <w:rsid w:val="0007507E"/>
    <w:rsid w:val="00076557"/>
    <w:rsid w:val="00076688"/>
    <w:rsid w:val="000767F0"/>
    <w:rsid w:val="00076A18"/>
    <w:rsid w:val="00076D4E"/>
    <w:rsid w:val="000770D9"/>
    <w:rsid w:val="00077B4B"/>
    <w:rsid w:val="00077CCE"/>
    <w:rsid w:val="00077D43"/>
    <w:rsid w:val="000803F3"/>
    <w:rsid w:val="00080731"/>
    <w:rsid w:val="000807E1"/>
    <w:rsid w:val="00080B77"/>
    <w:rsid w:val="00080BFD"/>
    <w:rsid w:val="00080D31"/>
    <w:rsid w:val="00080D87"/>
    <w:rsid w:val="0008122B"/>
    <w:rsid w:val="00081281"/>
    <w:rsid w:val="00081536"/>
    <w:rsid w:val="000815A1"/>
    <w:rsid w:val="000815E4"/>
    <w:rsid w:val="0008172B"/>
    <w:rsid w:val="00081923"/>
    <w:rsid w:val="000819FA"/>
    <w:rsid w:val="00081C90"/>
    <w:rsid w:val="00082072"/>
    <w:rsid w:val="000822BA"/>
    <w:rsid w:val="0008277B"/>
    <w:rsid w:val="00082A95"/>
    <w:rsid w:val="00083083"/>
    <w:rsid w:val="000831DE"/>
    <w:rsid w:val="0008320A"/>
    <w:rsid w:val="000833B3"/>
    <w:rsid w:val="00083426"/>
    <w:rsid w:val="00083A16"/>
    <w:rsid w:val="00084018"/>
    <w:rsid w:val="00084153"/>
    <w:rsid w:val="000844D3"/>
    <w:rsid w:val="00084707"/>
    <w:rsid w:val="0008481D"/>
    <w:rsid w:val="00084A28"/>
    <w:rsid w:val="00084A40"/>
    <w:rsid w:val="00084B2A"/>
    <w:rsid w:val="00084B3C"/>
    <w:rsid w:val="00084D77"/>
    <w:rsid w:val="00084EFE"/>
    <w:rsid w:val="00084F12"/>
    <w:rsid w:val="00084FF8"/>
    <w:rsid w:val="0008517B"/>
    <w:rsid w:val="00085194"/>
    <w:rsid w:val="00085202"/>
    <w:rsid w:val="000853B9"/>
    <w:rsid w:val="00085565"/>
    <w:rsid w:val="00085703"/>
    <w:rsid w:val="00085C2C"/>
    <w:rsid w:val="00085E40"/>
    <w:rsid w:val="00085F32"/>
    <w:rsid w:val="000862B9"/>
    <w:rsid w:val="00086362"/>
    <w:rsid w:val="00086540"/>
    <w:rsid w:val="0008672A"/>
    <w:rsid w:val="00086784"/>
    <w:rsid w:val="00086853"/>
    <w:rsid w:val="000874B2"/>
    <w:rsid w:val="00087510"/>
    <w:rsid w:val="00087DFB"/>
    <w:rsid w:val="00090069"/>
    <w:rsid w:val="00090735"/>
    <w:rsid w:val="000910EB"/>
    <w:rsid w:val="00091264"/>
    <w:rsid w:val="00091294"/>
    <w:rsid w:val="000912B5"/>
    <w:rsid w:val="000917FE"/>
    <w:rsid w:val="00091E6B"/>
    <w:rsid w:val="00091EA5"/>
    <w:rsid w:val="000928ED"/>
    <w:rsid w:val="0009292D"/>
    <w:rsid w:val="00092BAE"/>
    <w:rsid w:val="00092CBB"/>
    <w:rsid w:val="00092EA7"/>
    <w:rsid w:val="00092F85"/>
    <w:rsid w:val="000930D0"/>
    <w:rsid w:val="00093109"/>
    <w:rsid w:val="00093166"/>
    <w:rsid w:val="00093388"/>
    <w:rsid w:val="0009372D"/>
    <w:rsid w:val="00093F6D"/>
    <w:rsid w:val="0009410E"/>
    <w:rsid w:val="000942BE"/>
    <w:rsid w:val="000945CC"/>
    <w:rsid w:val="00094A28"/>
    <w:rsid w:val="00094A5D"/>
    <w:rsid w:val="00094E43"/>
    <w:rsid w:val="000958BF"/>
    <w:rsid w:val="00095CE8"/>
    <w:rsid w:val="00096448"/>
    <w:rsid w:val="000967AB"/>
    <w:rsid w:val="00096A60"/>
    <w:rsid w:val="00096C4D"/>
    <w:rsid w:val="00096CEA"/>
    <w:rsid w:val="00096D8A"/>
    <w:rsid w:val="00097228"/>
    <w:rsid w:val="0009785D"/>
    <w:rsid w:val="000A0D61"/>
    <w:rsid w:val="000A0EBD"/>
    <w:rsid w:val="000A1445"/>
    <w:rsid w:val="000A15C2"/>
    <w:rsid w:val="000A16D5"/>
    <w:rsid w:val="000A17F0"/>
    <w:rsid w:val="000A191B"/>
    <w:rsid w:val="000A193C"/>
    <w:rsid w:val="000A1DC2"/>
    <w:rsid w:val="000A1E46"/>
    <w:rsid w:val="000A27B8"/>
    <w:rsid w:val="000A2890"/>
    <w:rsid w:val="000A2969"/>
    <w:rsid w:val="000A2E41"/>
    <w:rsid w:val="000A2F9C"/>
    <w:rsid w:val="000A30F0"/>
    <w:rsid w:val="000A315E"/>
    <w:rsid w:val="000A31C8"/>
    <w:rsid w:val="000A3561"/>
    <w:rsid w:val="000A3604"/>
    <w:rsid w:val="000A3977"/>
    <w:rsid w:val="000A419E"/>
    <w:rsid w:val="000A443A"/>
    <w:rsid w:val="000A4ADF"/>
    <w:rsid w:val="000A4D27"/>
    <w:rsid w:val="000A4F75"/>
    <w:rsid w:val="000A5328"/>
    <w:rsid w:val="000A5982"/>
    <w:rsid w:val="000A5C05"/>
    <w:rsid w:val="000A5EED"/>
    <w:rsid w:val="000A60B6"/>
    <w:rsid w:val="000A64B6"/>
    <w:rsid w:val="000A7065"/>
    <w:rsid w:val="000A7669"/>
    <w:rsid w:val="000A7737"/>
    <w:rsid w:val="000A7942"/>
    <w:rsid w:val="000A79B9"/>
    <w:rsid w:val="000A7BE2"/>
    <w:rsid w:val="000A7DF0"/>
    <w:rsid w:val="000A7EB7"/>
    <w:rsid w:val="000B0105"/>
    <w:rsid w:val="000B03A5"/>
    <w:rsid w:val="000B04F4"/>
    <w:rsid w:val="000B05D3"/>
    <w:rsid w:val="000B0869"/>
    <w:rsid w:val="000B091C"/>
    <w:rsid w:val="000B0E06"/>
    <w:rsid w:val="000B138B"/>
    <w:rsid w:val="000B13A8"/>
    <w:rsid w:val="000B149C"/>
    <w:rsid w:val="000B1507"/>
    <w:rsid w:val="000B1BF5"/>
    <w:rsid w:val="000B1DC8"/>
    <w:rsid w:val="000B2584"/>
    <w:rsid w:val="000B29FB"/>
    <w:rsid w:val="000B2ACC"/>
    <w:rsid w:val="000B30B8"/>
    <w:rsid w:val="000B32D7"/>
    <w:rsid w:val="000B36B9"/>
    <w:rsid w:val="000B38B9"/>
    <w:rsid w:val="000B39DA"/>
    <w:rsid w:val="000B4343"/>
    <w:rsid w:val="000B450A"/>
    <w:rsid w:val="000B455A"/>
    <w:rsid w:val="000B4EA3"/>
    <w:rsid w:val="000B5740"/>
    <w:rsid w:val="000B5E30"/>
    <w:rsid w:val="000B5EEB"/>
    <w:rsid w:val="000B5F44"/>
    <w:rsid w:val="000B6011"/>
    <w:rsid w:val="000B61D1"/>
    <w:rsid w:val="000B6502"/>
    <w:rsid w:val="000B66B0"/>
    <w:rsid w:val="000B66C5"/>
    <w:rsid w:val="000B6D5C"/>
    <w:rsid w:val="000B6E8A"/>
    <w:rsid w:val="000B70CF"/>
    <w:rsid w:val="000B72C6"/>
    <w:rsid w:val="000B72CC"/>
    <w:rsid w:val="000B76F9"/>
    <w:rsid w:val="000B773A"/>
    <w:rsid w:val="000B7A72"/>
    <w:rsid w:val="000B7AB5"/>
    <w:rsid w:val="000B7C65"/>
    <w:rsid w:val="000B7E1B"/>
    <w:rsid w:val="000C013D"/>
    <w:rsid w:val="000C01FC"/>
    <w:rsid w:val="000C02F8"/>
    <w:rsid w:val="000C0A88"/>
    <w:rsid w:val="000C11CF"/>
    <w:rsid w:val="000C12FD"/>
    <w:rsid w:val="000C14B5"/>
    <w:rsid w:val="000C1672"/>
    <w:rsid w:val="000C16CF"/>
    <w:rsid w:val="000C1CFB"/>
    <w:rsid w:val="000C1DBC"/>
    <w:rsid w:val="000C1EB6"/>
    <w:rsid w:val="000C201C"/>
    <w:rsid w:val="000C2296"/>
    <w:rsid w:val="000C29E1"/>
    <w:rsid w:val="000C2C25"/>
    <w:rsid w:val="000C3344"/>
    <w:rsid w:val="000C35CE"/>
    <w:rsid w:val="000C3BC5"/>
    <w:rsid w:val="000C4040"/>
    <w:rsid w:val="000C4194"/>
    <w:rsid w:val="000C4645"/>
    <w:rsid w:val="000C508A"/>
    <w:rsid w:val="000C5A36"/>
    <w:rsid w:val="000C5B9F"/>
    <w:rsid w:val="000C5F89"/>
    <w:rsid w:val="000C604F"/>
    <w:rsid w:val="000C674D"/>
    <w:rsid w:val="000C7040"/>
    <w:rsid w:val="000C7316"/>
    <w:rsid w:val="000C761F"/>
    <w:rsid w:val="000C767A"/>
    <w:rsid w:val="000C7B8A"/>
    <w:rsid w:val="000D03A8"/>
    <w:rsid w:val="000D0D16"/>
    <w:rsid w:val="000D13CA"/>
    <w:rsid w:val="000D148A"/>
    <w:rsid w:val="000D1F65"/>
    <w:rsid w:val="000D20C0"/>
    <w:rsid w:val="000D20D6"/>
    <w:rsid w:val="000D22AC"/>
    <w:rsid w:val="000D236F"/>
    <w:rsid w:val="000D320D"/>
    <w:rsid w:val="000D327E"/>
    <w:rsid w:val="000D3378"/>
    <w:rsid w:val="000D35B4"/>
    <w:rsid w:val="000D3963"/>
    <w:rsid w:val="000D3AD2"/>
    <w:rsid w:val="000D4170"/>
    <w:rsid w:val="000D4449"/>
    <w:rsid w:val="000D4471"/>
    <w:rsid w:val="000D46A9"/>
    <w:rsid w:val="000D47D7"/>
    <w:rsid w:val="000D4D17"/>
    <w:rsid w:val="000D5398"/>
    <w:rsid w:val="000D54F0"/>
    <w:rsid w:val="000D5FBF"/>
    <w:rsid w:val="000D62AA"/>
    <w:rsid w:val="000D62B6"/>
    <w:rsid w:val="000D62D4"/>
    <w:rsid w:val="000D6434"/>
    <w:rsid w:val="000D65AA"/>
    <w:rsid w:val="000D65F2"/>
    <w:rsid w:val="000D68FC"/>
    <w:rsid w:val="000D6C02"/>
    <w:rsid w:val="000D6FC4"/>
    <w:rsid w:val="000D7631"/>
    <w:rsid w:val="000D7B7D"/>
    <w:rsid w:val="000D7BAC"/>
    <w:rsid w:val="000E0126"/>
    <w:rsid w:val="000E07B0"/>
    <w:rsid w:val="000E0DD0"/>
    <w:rsid w:val="000E17B3"/>
    <w:rsid w:val="000E17B8"/>
    <w:rsid w:val="000E2046"/>
    <w:rsid w:val="000E2234"/>
    <w:rsid w:val="000E2324"/>
    <w:rsid w:val="000E264C"/>
    <w:rsid w:val="000E26E4"/>
    <w:rsid w:val="000E2818"/>
    <w:rsid w:val="000E2AFD"/>
    <w:rsid w:val="000E315A"/>
    <w:rsid w:val="000E31CD"/>
    <w:rsid w:val="000E3203"/>
    <w:rsid w:val="000E39C9"/>
    <w:rsid w:val="000E3C1D"/>
    <w:rsid w:val="000E3DAA"/>
    <w:rsid w:val="000E44F8"/>
    <w:rsid w:val="000E4A89"/>
    <w:rsid w:val="000E4B2F"/>
    <w:rsid w:val="000E4EBA"/>
    <w:rsid w:val="000E55B6"/>
    <w:rsid w:val="000E5645"/>
    <w:rsid w:val="000E5B9C"/>
    <w:rsid w:val="000E5F8F"/>
    <w:rsid w:val="000E6140"/>
    <w:rsid w:val="000E6706"/>
    <w:rsid w:val="000E68E6"/>
    <w:rsid w:val="000E6A18"/>
    <w:rsid w:val="000E6C74"/>
    <w:rsid w:val="000E7A34"/>
    <w:rsid w:val="000E7A4A"/>
    <w:rsid w:val="000E7B82"/>
    <w:rsid w:val="000E7FBC"/>
    <w:rsid w:val="000F009E"/>
    <w:rsid w:val="000F0213"/>
    <w:rsid w:val="000F02FF"/>
    <w:rsid w:val="000F0C4E"/>
    <w:rsid w:val="000F0DE9"/>
    <w:rsid w:val="000F171B"/>
    <w:rsid w:val="000F3131"/>
    <w:rsid w:val="000F3194"/>
    <w:rsid w:val="000F3D25"/>
    <w:rsid w:val="000F3FF9"/>
    <w:rsid w:val="000F42B1"/>
    <w:rsid w:val="000F4B38"/>
    <w:rsid w:val="000F4CB5"/>
    <w:rsid w:val="000F4F20"/>
    <w:rsid w:val="000F5113"/>
    <w:rsid w:val="000F5677"/>
    <w:rsid w:val="000F57DD"/>
    <w:rsid w:val="000F59F4"/>
    <w:rsid w:val="000F5CAD"/>
    <w:rsid w:val="000F63EE"/>
    <w:rsid w:val="000F6407"/>
    <w:rsid w:val="000F6B4A"/>
    <w:rsid w:val="000F705C"/>
    <w:rsid w:val="000F70B0"/>
    <w:rsid w:val="000F70B4"/>
    <w:rsid w:val="000F7204"/>
    <w:rsid w:val="000F725D"/>
    <w:rsid w:val="000F73CA"/>
    <w:rsid w:val="000F7559"/>
    <w:rsid w:val="000F7D3B"/>
    <w:rsid w:val="0010017F"/>
    <w:rsid w:val="00100380"/>
    <w:rsid w:val="00100A65"/>
    <w:rsid w:val="00100FD8"/>
    <w:rsid w:val="00101003"/>
    <w:rsid w:val="0010104D"/>
    <w:rsid w:val="0010146D"/>
    <w:rsid w:val="00101AEC"/>
    <w:rsid w:val="00101C3F"/>
    <w:rsid w:val="00101F82"/>
    <w:rsid w:val="001021CA"/>
    <w:rsid w:val="0010227E"/>
    <w:rsid w:val="0010260E"/>
    <w:rsid w:val="001027D3"/>
    <w:rsid w:val="0010285B"/>
    <w:rsid w:val="001031D2"/>
    <w:rsid w:val="001034E9"/>
    <w:rsid w:val="0010357A"/>
    <w:rsid w:val="001035F4"/>
    <w:rsid w:val="00103662"/>
    <w:rsid w:val="001036E4"/>
    <w:rsid w:val="00103A32"/>
    <w:rsid w:val="00104644"/>
    <w:rsid w:val="00104CD7"/>
    <w:rsid w:val="00104EAE"/>
    <w:rsid w:val="00104F78"/>
    <w:rsid w:val="00105167"/>
    <w:rsid w:val="001051F6"/>
    <w:rsid w:val="0010536D"/>
    <w:rsid w:val="00105391"/>
    <w:rsid w:val="001057A1"/>
    <w:rsid w:val="001057B4"/>
    <w:rsid w:val="00105958"/>
    <w:rsid w:val="00105A3C"/>
    <w:rsid w:val="00105A66"/>
    <w:rsid w:val="00105AD5"/>
    <w:rsid w:val="00105DD1"/>
    <w:rsid w:val="0010627C"/>
    <w:rsid w:val="001067DC"/>
    <w:rsid w:val="00106CF6"/>
    <w:rsid w:val="0010797D"/>
    <w:rsid w:val="00107A0B"/>
    <w:rsid w:val="00107B83"/>
    <w:rsid w:val="00107D5C"/>
    <w:rsid w:val="00107F5B"/>
    <w:rsid w:val="001101F5"/>
    <w:rsid w:val="00110222"/>
    <w:rsid w:val="001108D5"/>
    <w:rsid w:val="00110B6C"/>
    <w:rsid w:val="001110B3"/>
    <w:rsid w:val="001110B5"/>
    <w:rsid w:val="001111A0"/>
    <w:rsid w:val="0011123A"/>
    <w:rsid w:val="00111822"/>
    <w:rsid w:val="001118F3"/>
    <w:rsid w:val="00111F4D"/>
    <w:rsid w:val="00112250"/>
    <w:rsid w:val="001127DA"/>
    <w:rsid w:val="001132F0"/>
    <w:rsid w:val="0011337D"/>
    <w:rsid w:val="0011358B"/>
    <w:rsid w:val="001138DB"/>
    <w:rsid w:val="00113A71"/>
    <w:rsid w:val="00113A8D"/>
    <w:rsid w:val="00113D52"/>
    <w:rsid w:val="00113E01"/>
    <w:rsid w:val="00114023"/>
    <w:rsid w:val="00114165"/>
    <w:rsid w:val="00114260"/>
    <w:rsid w:val="0011428C"/>
    <w:rsid w:val="001143EC"/>
    <w:rsid w:val="00114485"/>
    <w:rsid w:val="00114A85"/>
    <w:rsid w:val="00114C65"/>
    <w:rsid w:val="00115052"/>
    <w:rsid w:val="001158B1"/>
    <w:rsid w:val="00115B06"/>
    <w:rsid w:val="00115E7F"/>
    <w:rsid w:val="001163F4"/>
    <w:rsid w:val="00116473"/>
    <w:rsid w:val="00116A27"/>
    <w:rsid w:val="001174B6"/>
    <w:rsid w:val="00117588"/>
    <w:rsid w:val="00117DE4"/>
    <w:rsid w:val="00120221"/>
    <w:rsid w:val="001202D1"/>
    <w:rsid w:val="00120628"/>
    <w:rsid w:val="00120B8B"/>
    <w:rsid w:val="0012108A"/>
    <w:rsid w:val="00121315"/>
    <w:rsid w:val="001219E6"/>
    <w:rsid w:val="00121A85"/>
    <w:rsid w:val="0012206F"/>
    <w:rsid w:val="00122098"/>
    <w:rsid w:val="00122275"/>
    <w:rsid w:val="00122699"/>
    <w:rsid w:val="0012273B"/>
    <w:rsid w:val="00122791"/>
    <w:rsid w:val="0012292D"/>
    <w:rsid w:val="00122BE1"/>
    <w:rsid w:val="00122BF0"/>
    <w:rsid w:val="0012395B"/>
    <w:rsid w:val="00123E33"/>
    <w:rsid w:val="00123E46"/>
    <w:rsid w:val="001240C8"/>
    <w:rsid w:val="0012473F"/>
    <w:rsid w:val="00124C55"/>
    <w:rsid w:val="00124DBB"/>
    <w:rsid w:val="00125164"/>
    <w:rsid w:val="00125392"/>
    <w:rsid w:val="0012551F"/>
    <w:rsid w:val="0012567C"/>
    <w:rsid w:val="00125831"/>
    <w:rsid w:val="00125B17"/>
    <w:rsid w:val="00125FC8"/>
    <w:rsid w:val="00126470"/>
    <w:rsid w:val="001264C9"/>
    <w:rsid w:val="001264ED"/>
    <w:rsid w:val="001269EE"/>
    <w:rsid w:val="00127110"/>
    <w:rsid w:val="00127186"/>
    <w:rsid w:val="001272C1"/>
    <w:rsid w:val="001277FE"/>
    <w:rsid w:val="001279E5"/>
    <w:rsid w:val="00127CC8"/>
    <w:rsid w:val="00127D54"/>
    <w:rsid w:val="00130690"/>
    <w:rsid w:val="001306A4"/>
    <w:rsid w:val="00130F19"/>
    <w:rsid w:val="00130FDD"/>
    <w:rsid w:val="0013192D"/>
    <w:rsid w:val="00131C61"/>
    <w:rsid w:val="001320ED"/>
    <w:rsid w:val="00132173"/>
    <w:rsid w:val="0013263C"/>
    <w:rsid w:val="001326D2"/>
    <w:rsid w:val="001326F1"/>
    <w:rsid w:val="0013283E"/>
    <w:rsid w:val="00132FBD"/>
    <w:rsid w:val="00133BC9"/>
    <w:rsid w:val="00133C32"/>
    <w:rsid w:val="00133E0C"/>
    <w:rsid w:val="00133FFA"/>
    <w:rsid w:val="001340DA"/>
    <w:rsid w:val="00134143"/>
    <w:rsid w:val="00134373"/>
    <w:rsid w:val="00134624"/>
    <w:rsid w:val="00134A3D"/>
    <w:rsid w:val="00134C88"/>
    <w:rsid w:val="00134D40"/>
    <w:rsid w:val="00135302"/>
    <w:rsid w:val="00135DDC"/>
    <w:rsid w:val="00136825"/>
    <w:rsid w:val="00136C02"/>
    <w:rsid w:val="00137158"/>
    <w:rsid w:val="001374F9"/>
    <w:rsid w:val="0013787C"/>
    <w:rsid w:val="001378BC"/>
    <w:rsid w:val="00137BF0"/>
    <w:rsid w:val="00137E02"/>
    <w:rsid w:val="00137E87"/>
    <w:rsid w:val="00140A51"/>
    <w:rsid w:val="001410EE"/>
    <w:rsid w:val="0014113F"/>
    <w:rsid w:val="0014128A"/>
    <w:rsid w:val="00141916"/>
    <w:rsid w:val="00141A07"/>
    <w:rsid w:val="00141C3C"/>
    <w:rsid w:val="00141F45"/>
    <w:rsid w:val="0014210F"/>
    <w:rsid w:val="00142C28"/>
    <w:rsid w:val="001432F0"/>
    <w:rsid w:val="00143584"/>
    <w:rsid w:val="0014361E"/>
    <w:rsid w:val="00143689"/>
    <w:rsid w:val="00144A9E"/>
    <w:rsid w:val="00144B3C"/>
    <w:rsid w:val="00144DFF"/>
    <w:rsid w:val="00144E13"/>
    <w:rsid w:val="00145734"/>
    <w:rsid w:val="00145E37"/>
    <w:rsid w:val="001462D3"/>
    <w:rsid w:val="001464B6"/>
    <w:rsid w:val="00146C48"/>
    <w:rsid w:val="00146CED"/>
    <w:rsid w:val="00146F07"/>
    <w:rsid w:val="0014764B"/>
    <w:rsid w:val="00147A47"/>
    <w:rsid w:val="00147A66"/>
    <w:rsid w:val="00147A8C"/>
    <w:rsid w:val="00147BDB"/>
    <w:rsid w:val="00147C19"/>
    <w:rsid w:val="00147D9E"/>
    <w:rsid w:val="00147E46"/>
    <w:rsid w:val="00147FD0"/>
    <w:rsid w:val="00150A89"/>
    <w:rsid w:val="00150CC1"/>
    <w:rsid w:val="00151580"/>
    <w:rsid w:val="00151693"/>
    <w:rsid w:val="00151810"/>
    <w:rsid w:val="00151B0C"/>
    <w:rsid w:val="00151D0E"/>
    <w:rsid w:val="00151F16"/>
    <w:rsid w:val="001521EB"/>
    <w:rsid w:val="00152B91"/>
    <w:rsid w:val="00153143"/>
    <w:rsid w:val="00153156"/>
    <w:rsid w:val="00153909"/>
    <w:rsid w:val="00153D47"/>
    <w:rsid w:val="00153E0B"/>
    <w:rsid w:val="0015414F"/>
    <w:rsid w:val="00154153"/>
    <w:rsid w:val="001544B9"/>
    <w:rsid w:val="001548EA"/>
    <w:rsid w:val="00154C06"/>
    <w:rsid w:val="00154C9B"/>
    <w:rsid w:val="00155162"/>
    <w:rsid w:val="00155327"/>
    <w:rsid w:val="0015545B"/>
    <w:rsid w:val="00155C84"/>
    <w:rsid w:val="00155EBA"/>
    <w:rsid w:val="00155FE9"/>
    <w:rsid w:val="0015646B"/>
    <w:rsid w:val="00156BA9"/>
    <w:rsid w:val="0015706B"/>
    <w:rsid w:val="00157C27"/>
    <w:rsid w:val="001601D4"/>
    <w:rsid w:val="001606B4"/>
    <w:rsid w:val="001608C7"/>
    <w:rsid w:val="00160AD1"/>
    <w:rsid w:val="00160B23"/>
    <w:rsid w:val="00160C17"/>
    <w:rsid w:val="00160CAD"/>
    <w:rsid w:val="00160F93"/>
    <w:rsid w:val="001610AA"/>
    <w:rsid w:val="00161178"/>
    <w:rsid w:val="0016124A"/>
    <w:rsid w:val="00161374"/>
    <w:rsid w:val="00161B80"/>
    <w:rsid w:val="00161BE1"/>
    <w:rsid w:val="00161C7D"/>
    <w:rsid w:val="00161D4B"/>
    <w:rsid w:val="00161E76"/>
    <w:rsid w:val="001620C1"/>
    <w:rsid w:val="00162662"/>
    <w:rsid w:val="0016287E"/>
    <w:rsid w:val="00162890"/>
    <w:rsid w:val="00162B1B"/>
    <w:rsid w:val="0016354B"/>
    <w:rsid w:val="001635C2"/>
    <w:rsid w:val="00163888"/>
    <w:rsid w:val="00163A62"/>
    <w:rsid w:val="00163F34"/>
    <w:rsid w:val="001643D3"/>
    <w:rsid w:val="0016449D"/>
    <w:rsid w:val="001647AB"/>
    <w:rsid w:val="00164AAF"/>
    <w:rsid w:val="00164C12"/>
    <w:rsid w:val="001652F2"/>
    <w:rsid w:val="0016599A"/>
    <w:rsid w:val="00165AFC"/>
    <w:rsid w:val="00165B3C"/>
    <w:rsid w:val="00165F1D"/>
    <w:rsid w:val="00166250"/>
    <w:rsid w:val="001664B1"/>
    <w:rsid w:val="0016658F"/>
    <w:rsid w:val="0016666D"/>
    <w:rsid w:val="001667D5"/>
    <w:rsid w:val="00166A6F"/>
    <w:rsid w:val="00167265"/>
    <w:rsid w:val="001679C1"/>
    <w:rsid w:val="00167A53"/>
    <w:rsid w:val="00167E1C"/>
    <w:rsid w:val="00167EA0"/>
    <w:rsid w:val="0017034F"/>
    <w:rsid w:val="0017078C"/>
    <w:rsid w:val="001709C3"/>
    <w:rsid w:val="00170A6C"/>
    <w:rsid w:val="00170C55"/>
    <w:rsid w:val="001710CA"/>
    <w:rsid w:val="00171409"/>
    <w:rsid w:val="00171436"/>
    <w:rsid w:val="00171738"/>
    <w:rsid w:val="00171C66"/>
    <w:rsid w:val="00171EC9"/>
    <w:rsid w:val="00172381"/>
    <w:rsid w:val="001724C0"/>
    <w:rsid w:val="001725C1"/>
    <w:rsid w:val="00172677"/>
    <w:rsid w:val="00172691"/>
    <w:rsid w:val="00172C1F"/>
    <w:rsid w:val="00172F78"/>
    <w:rsid w:val="0017338F"/>
    <w:rsid w:val="001734E5"/>
    <w:rsid w:val="00173681"/>
    <w:rsid w:val="00173738"/>
    <w:rsid w:val="00173E74"/>
    <w:rsid w:val="00174161"/>
    <w:rsid w:val="001742DE"/>
    <w:rsid w:val="00174427"/>
    <w:rsid w:val="0017446C"/>
    <w:rsid w:val="00174C69"/>
    <w:rsid w:val="00174CE5"/>
    <w:rsid w:val="00174FC8"/>
    <w:rsid w:val="001752B3"/>
    <w:rsid w:val="0017558D"/>
    <w:rsid w:val="001759F3"/>
    <w:rsid w:val="001759FE"/>
    <w:rsid w:val="00176240"/>
    <w:rsid w:val="00176585"/>
    <w:rsid w:val="00176ACB"/>
    <w:rsid w:val="00176EF0"/>
    <w:rsid w:val="00176FFD"/>
    <w:rsid w:val="0017762E"/>
    <w:rsid w:val="00177CCD"/>
    <w:rsid w:val="00177E62"/>
    <w:rsid w:val="001801B6"/>
    <w:rsid w:val="001804FE"/>
    <w:rsid w:val="00180845"/>
    <w:rsid w:val="00180860"/>
    <w:rsid w:val="00180A87"/>
    <w:rsid w:val="00181525"/>
    <w:rsid w:val="00181571"/>
    <w:rsid w:val="001815EA"/>
    <w:rsid w:val="0018181C"/>
    <w:rsid w:val="001819B5"/>
    <w:rsid w:val="00181AF8"/>
    <w:rsid w:val="00181D9D"/>
    <w:rsid w:val="0018208A"/>
    <w:rsid w:val="001821C9"/>
    <w:rsid w:val="00182562"/>
    <w:rsid w:val="00182585"/>
    <w:rsid w:val="00182EF4"/>
    <w:rsid w:val="0018372C"/>
    <w:rsid w:val="00183B0E"/>
    <w:rsid w:val="00183D1C"/>
    <w:rsid w:val="00183D96"/>
    <w:rsid w:val="00184018"/>
    <w:rsid w:val="0018407C"/>
    <w:rsid w:val="001841F4"/>
    <w:rsid w:val="00184370"/>
    <w:rsid w:val="00184433"/>
    <w:rsid w:val="00185049"/>
    <w:rsid w:val="0018544B"/>
    <w:rsid w:val="00185589"/>
    <w:rsid w:val="0018580D"/>
    <w:rsid w:val="001861A1"/>
    <w:rsid w:val="001868E4"/>
    <w:rsid w:val="001869B6"/>
    <w:rsid w:val="00186DB1"/>
    <w:rsid w:val="00186FF8"/>
    <w:rsid w:val="00187118"/>
    <w:rsid w:val="00187898"/>
    <w:rsid w:val="00187AF1"/>
    <w:rsid w:val="00190874"/>
    <w:rsid w:val="00190E7E"/>
    <w:rsid w:val="001910EF"/>
    <w:rsid w:val="001910FF"/>
    <w:rsid w:val="00191372"/>
    <w:rsid w:val="0019173F"/>
    <w:rsid w:val="0019185D"/>
    <w:rsid w:val="00191DDC"/>
    <w:rsid w:val="00192C4C"/>
    <w:rsid w:val="00192E7D"/>
    <w:rsid w:val="001931FC"/>
    <w:rsid w:val="001933AA"/>
    <w:rsid w:val="00193569"/>
    <w:rsid w:val="00193AE9"/>
    <w:rsid w:val="00194144"/>
    <w:rsid w:val="001943F5"/>
    <w:rsid w:val="001945CA"/>
    <w:rsid w:val="001948BE"/>
    <w:rsid w:val="00194B20"/>
    <w:rsid w:val="00194C06"/>
    <w:rsid w:val="00194D79"/>
    <w:rsid w:val="00194DB8"/>
    <w:rsid w:val="00194EC7"/>
    <w:rsid w:val="00195026"/>
    <w:rsid w:val="00195238"/>
    <w:rsid w:val="0019584D"/>
    <w:rsid w:val="0019587D"/>
    <w:rsid w:val="001958FF"/>
    <w:rsid w:val="00195CE6"/>
    <w:rsid w:val="00195FD5"/>
    <w:rsid w:val="00196149"/>
    <w:rsid w:val="00196190"/>
    <w:rsid w:val="00196313"/>
    <w:rsid w:val="00196826"/>
    <w:rsid w:val="0019734B"/>
    <w:rsid w:val="001976E6"/>
    <w:rsid w:val="00197716"/>
    <w:rsid w:val="001A0082"/>
    <w:rsid w:val="001A037B"/>
    <w:rsid w:val="001A0A31"/>
    <w:rsid w:val="001A0D35"/>
    <w:rsid w:val="001A11BA"/>
    <w:rsid w:val="001A1D18"/>
    <w:rsid w:val="001A1D25"/>
    <w:rsid w:val="001A1D78"/>
    <w:rsid w:val="001A1DD5"/>
    <w:rsid w:val="001A1FA4"/>
    <w:rsid w:val="001A227A"/>
    <w:rsid w:val="001A2290"/>
    <w:rsid w:val="001A255B"/>
    <w:rsid w:val="001A2A77"/>
    <w:rsid w:val="001A2C00"/>
    <w:rsid w:val="001A3191"/>
    <w:rsid w:val="001A3743"/>
    <w:rsid w:val="001A3A25"/>
    <w:rsid w:val="001A41AC"/>
    <w:rsid w:val="001A4965"/>
    <w:rsid w:val="001A4D51"/>
    <w:rsid w:val="001A5113"/>
    <w:rsid w:val="001A5123"/>
    <w:rsid w:val="001A52E2"/>
    <w:rsid w:val="001A5321"/>
    <w:rsid w:val="001A5447"/>
    <w:rsid w:val="001A55A3"/>
    <w:rsid w:val="001A5752"/>
    <w:rsid w:val="001A58BB"/>
    <w:rsid w:val="001A5BF3"/>
    <w:rsid w:val="001A61D2"/>
    <w:rsid w:val="001A678F"/>
    <w:rsid w:val="001A6936"/>
    <w:rsid w:val="001A6A53"/>
    <w:rsid w:val="001A7540"/>
    <w:rsid w:val="001A78E4"/>
    <w:rsid w:val="001A7C13"/>
    <w:rsid w:val="001A7F15"/>
    <w:rsid w:val="001B02D0"/>
    <w:rsid w:val="001B05FA"/>
    <w:rsid w:val="001B0FC9"/>
    <w:rsid w:val="001B105F"/>
    <w:rsid w:val="001B176F"/>
    <w:rsid w:val="001B1E07"/>
    <w:rsid w:val="001B2284"/>
    <w:rsid w:val="001B2307"/>
    <w:rsid w:val="001B26DB"/>
    <w:rsid w:val="001B2853"/>
    <w:rsid w:val="001B28FA"/>
    <w:rsid w:val="001B2969"/>
    <w:rsid w:val="001B3511"/>
    <w:rsid w:val="001B36FA"/>
    <w:rsid w:val="001B37A1"/>
    <w:rsid w:val="001B4379"/>
    <w:rsid w:val="001B45FB"/>
    <w:rsid w:val="001B4CC2"/>
    <w:rsid w:val="001B4CDB"/>
    <w:rsid w:val="001B4DA6"/>
    <w:rsid w:val="001B4F0B"/>
    <w:rsid w:val="001B5109"/>
    <w:rsid w:val="001B5273"/>
    <w:rsid w:val="001B5302"/>
    <w:rsid w:val="001B5315"/>
    <w:rsid w:val="001B53F6"/>
    <w:rsid w:val="001B5A63"/>
    <w:rsid w:val="001B5F2F"/>
    <w:rsid w:val="001B6367"/>
    <w:rsid w:val="001B643B"/>
    <w:rsid w:val="001B64F4"/>
    <w:rsid w:val="001B6574"/>
    <w:rsid w:val="001B67B7"/>
    <w:rsid w:val="001B6858"/>
    <w:rsid w:val="001B68FC"/>
    <w:rsid w:val="001B6941"/>
    <w:rsid w:val="001B6F1A"/>
    <w:rsid w:val="001B6F58"/>
    <w:rsid w:val="001B70AE"/>
    <w:rsid w:val="001B7120"/>
    <w:rsid w:val="001B71DE"/>
    <w:rsid w:val="001B736B"/>
    <w:rsid w:val="001B759F"/>
    <w:rsid w:val="001C0280"/>
    <w:rsid w:val="001C14DA"/>
    <w:rsid w:val="001C17A2"/>
    <w:rsid w:val="001C1E32"/>
    <w:rsid w:val="001C22E3"/>
    <w:rsid w:val="001C27ED"/>
    <w:rsid w:val="001C2C96"/>
    <w:rsid w:val="001C327D"/>
    <w:rsid w:val="001C3285"/>
    <w:rsid w:val="001C32C1"/>
    <w:rsid w:val="001C37E0"/>
    <w:rsid w:val="001C396E"/>
    <w:rsid w:val="001C4119"/>
    <w:rsid w:val="001C4C3D"/>
    <w:rsid w:val="001C4D21"/>
    <w:rsid w:val="001C56D2"/>
    <w:rsid w:val="001C570B"/>
    <w:rsid w:val="001C57C3"/>
    <w:rsid w:val="001C59B9"/>
    <w:rsid w:val="001C5A2A"/>
    <w:rsid w:val="001C616C"/>
    <w:rsid w:val="001C623F"/>
    <w:rsid w:val="001C6A63"/>
    <w:rsid w:val="001C753B"/>
    <w:rsid w:val="001C79B8"/>
    <w:rsid w:val="001C7A9D"/>
    <w:rsid w:val="001C7DA3"/>
    <w:rsid w:val="001D03C3"/>
    <w:rsid w:val="001D0F26"/>
    <w:rsid w:val="001D109A"/>
    <w:rsid w:val="001D1B8D"/>
    <w:rsid w:val="001D1BC6"/>
    <w:rsid w:val="001D1D33"/>
    <w:rsid w:val="001D1F0F"/>
    <w:rsid w:val="001D2102"/>
    <w:rsid w:val="001D2397"/>
    <w:rsid w:val="001D249F"/>
    <w:rsid w:val="001D276C"/>
    <w:rsid w:val="001D3264"/>
    <w:rsid w:val="001D32EA"/>
    <w:rsid w:val="001D3615"/>
    <w:rsid w:val="001D3CC3"/>
    <w:rsid w:val="001D3E9B"/>
    <w:rsid w:val="001D3F6D"/>
    <w:rsid w:val="001D4140"/>
    <w:rsid w:val="001D4406"/>
    <w:rsid w:val="001D4BB6"/>
    <w:rsid w:val="001D4E37"/>
    <w:rsid w:val="001D58FF"/>
    <w:rsid w:val="001D5973"/>
    <w:rsid w:val="001D5DFF"/>
    <w:rsid w:val="001D5EA9"/>
    <w:rsid w:val="001D5F59"/>
    <w:rsid w:val="001D6105"/>
    <w:rsid w:val="001D61DE"/>
    <w:rsid w:val="001D696F"/>
    <w:rsid w:val="001D699E"/>
    <w:rsid w:val="001D69C5"/>
    <w:rsid w:val="001D72CF"/>
    <w:rsid w:val="001D77CB"/>
    <w:rsid w:val="001D7A6D"/>
    <w:rsid w:val="001D7D19"/>
    <w:rsid w:val="001E0221"/>
    <w:rsid w:val="001E026F"/>
    <w:rsid w:val="001E02C1"/>
    <w:rsid w:val="001E02FC"/>
    <w:rsid w:val="001E03DE"/>
    <w:rsid w:val="001E0410"/>
    <w:rsid w:val="001E0437"/>
    <w:rsid w:val="001E04BE"/>
    <w:rsid w:val="001E0788"/>
    <w:rsid w:val="001E0795"/>
    <w:rsid w:val="001E1055"/>
    <w:rsid w:val="001E1663"/>
    <w:rsid w:val="001E19B2"/>
    <w:rsid w:val="001E1E57"/>
    <w:rsid w:val="001E1FA5"/>
    <w:rsid w:val="001E20F0"/>
    <w:rsid w:val="001E274C"/>
    <w:rsid w:val="001E2869"/>
    <w:rsid w:val="001E2B4D"/>
    <w:rsid w:val="001E2C65"/>
    <w:rsid w:val="001E2DBE"/>
    <w:rsid w:val="001E3452"/>
    <w:rsid w:val="001E37D0"/>
    <w:rsid w:val="001E3C65"/>
    <w:rsid w:val="001E3EB4"/>
    <w:rsid w:val="001E4284"/>
    <w:rsid w:val="001E4406"/>
    <w:rsid w:val="001E4848"/>
    <w:rsid w:val="001E4AB8"/>
    <w:rsid w:val="001E4ABF"/>
    <w:rsid w:val="001E5A08"/>
    <w:rsid w:val="001E5C86"/>
    <w:rsid w:val="001E5DB5"/>
    <w:rsid w:val="001E5F8E"/>
    <w:rsid w:val="001E6095"/>
    <w:rsid w:val="001E6316"/>
    <w:rsid w:val="001E6772"/>
    <w:rsid w:val="001E6AD0"/>
    <w:rsid w:val="001E701B"/>
    <w:rsid w:val="001E715A"/>
    <w:rsid w:val="001E76F0"/>
    <w:rsid w:val="001E7A77"/>
    <w:rsid w:val="001E7E64"/>
    <w:rsid w:val="001E7F43"/>
    <w:rsid w:val="001E7F80"/>
    <w:rsid w:val="001F048C"/>
    <w:rsid w:val="001F0495"/>
    <w:rsid w:val="001F05F0"/>
    <w:rsid w:val="001F08B8"/>
    <w:rsid w:val="001F0BBC"/>
    <w:rsid w:val="001F1041"/>
    <w:rsid w:val="001F1322"/>
    <w:rsid w:val="001F149D"/>
    <w:rsid w:val="001F14E8"/>
    <w:rsid w:val="001F1801"/>
    <w:rsid w:val="001F1BE5"/>
    <w:rsid w:val="001F21CB"/>
    <w:rsid w:val="001F22B6"/>
    <w:rsid w:val="001F24D3"/>
    <w:rsid w:val="001F2A96"/>
    <w:rsid w:val="001F2B91"/>
    <w:rsid w:val="001F2D3D"/>
    <w:rsid w:val="001F2D6E"/>
    <w:rsid w:val="001F2DB2"/>
    <w:rsid w:val="001F3086"/>
    <w:rsid w:val="001F335C"/>
    <w:rsid w:val="001F381A"/>
    <w:rsid w:val="001F3830"/>
    <w:rsid w:val="001F384A"/>
    <w:rsid w:val="001F3920"/>
    <w:rsid w:val="001F3EC6"/>
    <w:rsid w:val="001F4C25"/>
    <w:rsid w:val="001F4D16"/>
    <w:rsid w:val="001F5887"/>
    <w:rsid w:val="001F591B"/>
    <w:rsid w:val="001F5E28"/>
    <w:rsid w:val="001F6234"/>
    <w:rsid w:val="001F684E"/>
    <w:rsid w:val="001F6B43"/>
    <w:rsid w:val="001F6D59"/>
    <w:rsid w:val="001F6FB7"/>
    <w:rsid w:val="001F7283"/>
    <w:rsid w:val="001F74B6"/>
    <w:rsid w:val="001F7628"/>
    <w:rsid w:val="001F7982"/>
    <w:rsid w:val="001F7AF0"/>
    <w:rsid w:val="00200099"/>
    <w:rsid w:val="0020072C"/>
    <w:rsid w:val="0020084F"/>
    <w:rsid w:val="002008FB"/>
    <w:rsid w:val="002009D1"/>
    <w:rsid w:val="00200E56"/>
    <w:rsid w:val="00201395"/>
    <w:rsid w:val="00201A08"/>
    <w:rsid w:val="0020208C"/>
    <w:rsid w:val="002021CF"/>
    <w:rsid w:val="00202410"/>
    <w:rsid w:val="0020275C"/>
    <w:rsid w:val="002028E0"/>
    <w:rsid w:val="0020300A"/>
    <w:rsid w:val="00203785"/>
    <w:rsid w:val="002038F2"/>
    <w:rsid w:val="00203DBF"/>
    <w:rsid w:val="00204108"/>
    <w:rsid w:val="00204203"/>
    <w:rsid w:val="00204427"/>
    <w:rsid w:val="00204758"/>
    <w:rsid w:val="00204F03"/>
    <w:rsid w:val="002052E0"/>
    <w:rsid w:val="002053ED"/>
    <w:rsid w:val="00205492"/>
    <w:rsid w:val="002055B1"/>
    <w:rsid w:val="0020572A"/>
    <w:rsid w:val="002058F8"/>
    <w:rsid w:val="00205DAB"/>
    <w:rsid w:val="00206821"/>
    <w:rsid w:val="00206BE7"/>
    <w:rsid w:val="002071C1"/>
    <w:rsid w:val="00207457"/>
    <w:rsid w:val="00207618"/>
    <w:rsid w:val="002076CF"/>
    <w:rsid w:val="0020774F"/>
    <w:rsid w:val="0020775B"/>
    <w:rsid w:val="00207E06"/>
    <w:rsid w:val="0021013A"/>
    <w:rsid w:val="00210839"/>
    <w:rsid w:val="002108D5"/>
    <w:rsid w:val="00210F4A"/>
    <w:rsid w:val="002111DD"/>
    <w:rsid w:val="00211233"/>
    <w:rsid w:val="00211552"/>
    <w:rsid w:val="002117E5"/>
    <w:rsid w:val="002128F4"/>
    <w:rsid w:val="0021294B"/>
    <w:rsid w:val="00212FF7"/>
    <w:rsid w:val="0021331F"/>
    <w:rsid w:val="002136E8"/>
    <w:rsid w:val="002141E5"/>
    <w:rsid w:val="002142FD"/>
    <w:rsid w:val="00214499"/>
    <w:rsid w:val="00214739"/>
    <w:rsid w:val="00214A58"/>
    <w:rsid w:val="00214C9F"/>
    <w:rsid w:val="00214CCD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2AB"/>
    <w:rsid w:val="00216316"/>
    <w:rsid w:val="0021637C"/>
    <w:rsid w:val="002163BF"/>
    <w:rsid w:val="00216649"/>
    <w:rsid w:val="00216AA8"/>
    <w:rsid w:val="00216E76"/>
    <w:rsid w:val="00216F65"/>
    <w:rsid w:val="00216FCE"/>
    <w:rsid w:val="002170DD"/>
    <w:rsid w:val="0021763B"/>
    <w:rsid w:val="00217824"/>
    <w:rsid w:val="00217BA8"/>
    <w:rsid w:val="00217C22"/>
    <w:rsid w:val="002205A5"/>
    <w:rsid w:val="00220A4E"/>
    <w:rsid w:val="00220A5C"/>
    <w:rsid w:val="00220ACE"/>
    <w:rsid w:val="00220CA3"/>
    <w:rsid w:val="00220EB0"/>
    <w:rsid w:val="0022100F"/>
    <w:rsid w:val="002213D6"/>
    <w:rsid w:val="00221575"/>
    <w:rsid w:val="002215C2"/>
    <w:rsid w:val="0022163C"/>
    <w:rsid w:val="0022188C"/>
    <w:rsid w:val="0022242E"/>
    <w:rsid w:val="002225E6"/>
    <w:rsid w:val="002230F3"/>
    <w:rsid w:val="002233D9"/>
    <w:rsid w:val="002236E1"/>
    <w:rsid w:val="002237EB"/>
    <w:rsid w:val="00223DF2"/>
    <w:rsid w:val="00223EC3"/>
    <w:rsid w:val="00223EF6"/>
    <w:rsid w:val="00224845"/>
    <w:rsid w:val="00224B24"/>
    <w:rsid w:val="00224B9B"/>
    <w:rsid w:val="00224E56"/>
    <w:rsid w:val="00224FD3"/>
    <w:rsid w:val="00225268"/>
    <w:rsid w:val="00225334"/>
    <w:rsid w:val="002255D8"/>
    <w:rsid w:val="0022642B"/>
    <w:rsid w:val="00226B19"/>
    <w:rsid w:val="00226B34"/>
    <w:rsid w:val="00226FAC"/>
    <w:rsid w:val="00227573"/>
    <w:rsid w:val="002279B8"/>
    <w:rsid w:val="002303C8"/>
    <w:rsid w:val="00230B2A"/>
    <w:rsid w:val="00231067"/>
    <w:rsid w:val="00231231"/>
    <w:rsid w:val="002318D3"/>
    <w:rsid w:val="00232178"/>
    <w:rsid w:val="0023248C"/>
    <w:rsid w:val="002329E2"/>
    <w:rsid w:val="00232CDE"/>
    <w:rsid w:val="002330F4"/>
    <w:rsid w:val="002332BA"/>
    <w:rsid w:val="002335E1"/>
    <w:rsid w:val="00234490"/>
    <w:rsid w:val="00234676"/>
    <w:rsid w:val="00234682"/>
    <w:rsid w:val="00234692"/>
    <w:rsid w:val="00234AFF"/>
    <w:rsid w:val="00234BA7"/>
    <w:rsid w:val="00234C42"/>
    <w:rsid w:val="00234C74"/>
    <w:rsid w:val="00234C7F"/>
    <w:rsid w:val="00234C9C"/>
    <w:rsid w:val="00234FD0"/>
    <w:rsid w:val="00234FD3"/>
    <w:rsid w:val="002359BE"/>
    <w:rsid w:val="00235ABE"/>
    <w:rsid w:val="00235CA8"/>
    <w:rsid w:val="002360A0"/>
    <w:rsid w:val="00236281"/>
    <w:rsid w:val="002367E9"/>
    <w:rsid w:val="00236A8C"/>
    <w:rsid w:val="00236AA6"/>
    <w:rsid w:val="00236CE6"/>
    <w:rsid w:val="00236E05"/>
    <w:rsid w:val="002370FA"/>
    <w:rsid w:val="002372F7"/>
    <w:rsid w:val="002377AE"/>
    <w:rsid w:val="00237BF0"/>
    <w:rsid w:val="00237C1A"/>
    <w:rsid w:val="00237C89"/>
    <w:rsid w:val="00237D6B"/>
    <w:rsid w:val="00240041"/>
    <w:rsid w:val="002401A2"/>
    <w:rsid w:val="002403EF"/>
    <w:rsid w:val="0024059D"/>
    <w:rsid w:val="0024070D"/>
    <w:rsid w:val="0024078F"/>
    <w:rsid w:val="00240905"/>
    <w:rsid w:val="002413A8"/>
    <w:rsid w:val="002413E1"/>
    <w:rsid w:val="0024158B"/>
    <w:rsid w:val="002418B2"/>
    <w:rsid w:val="00241A42"/>
    <w:rsid w:val="0024267F"/>
    <w:rsid w:val="00243327"/>
    <w:rsid w:val="002438C1"/>
    <w:rsid w:val="00243F58"/>
    <w:rsid w:val="00244083"/>
    <w:rsid w:val="00244868"/>
    <w:rsid w:val="00244C91"/>
    <w:rsid w:val="00244D2E"/>
    <w:rsid w:val="00244D94"/>
    <w:rsid w:val="00244F7E"/>
    <w:rsid w:val="0024513F"/>
    <w:rsid w:val="0024526D"/>
    <w:rsid w:val="00245493"/>
    <w:rsid w:val="002455EA"/>
    <w:rsid w:val="00245616"/>
    <w:rsid w:val="00245630"/>
    <w:rsid w:val="002458EE"/>
    <w:rsid w:val="0024599F"/>
    <w:rsid w:val="002459E3"/>
    <w:rsid w:val="00245A77"/>
    <w:rsid w:val="00245AC8"/>
    <w:rsid w:val="00245B98"/>
    <w:rsid w:val="00245CA7"/>
    <w:rsid w:val="002460B8"/>
    <w:rsid w:val="00246316"/>
    <w:rsid w:val="00247607"/>
    <w:rsid w:val="00247697"/>
    <w:rsid w:val="002476C2"/>
    <w:rsid w:val="0024777F"/>
    <w:rsid w:val="0024792C"/>
    <w:rsid w:val="00247ED6"/>
    <w:rsid w:val="00250572"/>
    <w:rsid w:val="00250669"/>
    <w:rsid w:val="0025078A"/>
    <w:rsid w:val="00250A11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126"/>
    <w:rsid w:val="00252764"/>
    <w:rsid w:val="0025280C"/>
    <w:rsid w:val="00252855"/>
    <w:rsid w:val="00252A0E"/>
    <w:rsid w:val="00252E7E"/>
    <w:rsid w:val="00253077"/>
    <w:rsid w:val="0025313F"/>
    <w:rsid w:val="0025398F"/>
    <w:rsid w:val="00253F1A"/>
    <w:rsid w:val="002540AB"/>
    <w:rsid w:val="0025414D"/>
    <w:rsid w:val="0025415E"/>
    <w:rsid w:val="00254F7F"/>
    <w:rsid w:val="002551F2"/>
    <w:rsid w:val="00255B2F"/>
    <w:rsid w:val="00255B56"/>
    <w:rsid w:val="0025617C"/>
    <w:rsid w:val="0025661B"/>
    <w:rsid w:val="002566D0"/>
    <w:rsid w:val="002569B6"/>
    <w:rsid w:val="00256B0A"/>
    <w:rsid w:val="00256D0F"/>
    <w:rsid w:val="00256D53"/>
    <w:rsid w:val="00256E8E"/>
    <w:rsid w:val="00256EBC"/>
    <w:rsid w:val="00256F9F"/>
    <w:rsid w:val="00257901"/>
    <w:rsid w:val="00257DF4"/>
    <w:rsid w:val="002602AB"/>
    <w:rsid w:val="00260310"/>
    <w:rsid w:val="00260336"/>
    <w:rsid w:val="00260DAB"/>
    <w:rsid w:val="00260F16"/>
    <w:rsid w:val="00261107"/>
    <w:rsid w:val="0026118E"/>
    <w:rsid w:val="0026126D"/>
    <w:rsid w:val="002613D2"/>
    <w:rsid w:val="00261990"/>
    <w:rsid w:val="002621B8"/>
    <w:rsid w:val="002621F5"/>
    <w:rsid w:val="002622B8"/>
    <w:rsid w:val="00262595"/>
    <w:rsid w:val="00262732"/>
    <w:rsid w:val="00262A82"/>
    <w:rsid w:val="00263102"/>
    <w:rsid w:val="002635B7"/>
    <w:rsid w:val="002637B1"/>
    <w:rsid w:val="00263CD2"/>
    <w:rsid w:val="00263DBC"/>
    <w:rsid w:val="00263E00"/>
    <w:rsid w:val="00263E30"/>
    <w:rsid w:val="00264116"/>
    <w:rsid w:val="002641F2"/>
    <w:rsid w:val="0026427F"/>
    <w:rsid w:val="00264463"/>
    <w:rsid w:val="002645C9"/>
    <w:rsid w:val="0026462C"/>
    <w:rsid w:val="002646D0"/>
    <w:rsid w:val="00264780"/>
    <w:rsid w:val="00264CA7"/>
    <w:rsid w:val="00264CEA"/>
    <w:rsid w:val="002650D1"/>
    <w:rsid w:val="00265283"/>
    <w:rsid w:val="002654AF"/>
    <w:rsid w:val="00265BBB"/>
    <w:rsid w:val="002660CF"/>
    <w:rsid w:val="002663A6"/>
    <w:rsid w:val="00266499"/>
    <w:rsid w:val="00266591"/>
    <w:rsid w:val="002665C5"/>
    <w:rsid w:val="0026685D"/>
    <w:rsid w:val="00266C32"/>
    <w:rsid w:val="00266F43"/>
    <w:rsid w:val="00267318"/>
    <w:rsid w:val="0026779A"/>
    <w:rsid w:val="00267A25"/>
    <w:rsid w:val="00267CD7"/>
    <w:rsid w:val="002705E0"/>
    <w:rsid w:val="00270DD7"/>
    <w:rsid w:val="00271603"/>
    <w:rsid w:val="00271D03"/>
    <w:rsid w:val="00271FF4"/>
    <w:rsid w:val="002720CB"/>
    <w:rsid w:val="00272D57"/>
    <w:rsid w:val="00273045"/>
    <w:rsid w:val="00273082"/>
    <w:rsid w:val="00273268"/>
    <w:rsid w:val="002732AA"/>
    <w:rsid w:val="00273464"/>
    <w:rsid w:val="0027377A"/>
    <w:rsid w:val="002737A0"/>
    <w:rsid w:val="002737B7"/>
    <w:rsid w:val="002739C5"/>
    <w:rsid w:val="00273AEC"/>
    <w:rsid w:val="00273C2A"/>
    <w:rsid w:val="00274611"/>
    <w:rsid w:val="00274A95"/>
    <w:rsid w:val="00275276"/>
    <w:rsid w:val="00275595"/>
    <w:rsid w:val="00275602"/>
    <w:rsid w:val="00275778"/>
    <w:rsid w:val="002758C0"/>
    <w:rsid w:val="00275A3F"/>
    <w:rsid w:val="00275F20"/>
    <w:rsid w:val="00275F9B"/>
    <w:rsid w:val="0027623B"/>
    <w:rsid w:val="002762BF"/>
    <w:rsid w:val="00276A3F"/>
    <w:rsid w:val="00276B40"/>
    <w:rsid w:val="00277007"/>
    <w:rsid w:val="00277453"/>
    <w:rsid w:val="0028068C"/>
    <w:rsid w:val="00280746"/>
    <w:rsid w:val="0028122D"/>
    <w:rsid w:val="00281C0A"/>
    <w:rsid w:val="00281E32"/>
    <w:rsid w:val="00282483"/>
    <w:rsid w:val="0028256B"/>
    <w:rsid w:val="00282C06"/>
    <w:rsid w:val="002831C3"/>
    <w:rsid w:val="002836DA"/>
    <w:rsid w:val="00283743"/>
    <w:rsid w:val="00283846"/>
    <w:rsid w:val="00284CD8"/>
    <w:rsid w:val="00284D72"/>
    <w:rsid w:val="0028536D"/>
    <w:rsid w:val="00285F8A"/>
    <w:rsid w:val="002863B4"/>
    <w:rsid w:val="002863E4"/>
    <w:rsid w:val="002868CF"/>
    <w:rsid w:val="00286A26"/>
    <w:rsid w:val="00286D04"/>
    <w:rsid w:val="00287072"/>
    <w:rsid w:val="00287638"/>
    <w:rsid w:val="00287CCB"/>
    <w:rsid w:val="0029062B"/>
    <w:rsid w:val="00290890"/>
    <w:rsid w:val="0029094E"/>
    <w:rsid w:val="00290E1E"/>
    <w:rsid w:val="00291082"/>
    <w:rsid w:val="00291489"/>
    <w:rsid w:val="00291554"/>
    <w:rsid w:val="00291980"/>
    <w:rsid w:val="002923F7"/>
    <w:rsid w:val="00292514"/>
    <w:rsid w:val="00292A96"/>
    <w:rsid w:val="002931C4"/>
    <w:rsid w:val="002932E3"/>
    <w:rsid w:val="00293309"/>
    <w:rsid w:val="00293321"/>
    <w:rsid w:val="00293531"/>
    <w:rsid w:val="00293A76"/>
    <w:rsid w:val="00293F3D"/>
    <w:rsid w:val="002946B6"/>
    <w:rsid w:val="002947D3"/>
    <w:rsid w:val="00294C0E"/>
    <w:rsid w:val="00294DB8"/>
    <w:rsid w:val="002950BC"/>
    <w:rsid w:val="0029534C"/>
    <w:rsid w:val="0029539E"/>
    <w:rsid w:val="002953B0"/>
    <w:rsid w:val="002953DA"/>
    <w:rsid w:val="0029555A"/>
    <w:rsid w:val="002959AA"/>
    <w:rsid w:val="00295B5F"/>
    <w:rsid w:val="00295C2F"/>
    <w:rsid w:val="00295C7D"/>
    <w:rsid w:val="0029616A"/>
    <w:rsid w:val="00296998"/>
    <w:rsid w:val="00296D30"/>
    <w:rsid w:val="00297161"/>
    <w:rsid w:val="002977F6"/>
    <w:rsid w:val="00297A83"/>
    <w:rsid w:val="00297BAE"/>
    <w:rsid w:val="00297BE3"/>
    <w:rsid w:val="00297E33"/>
    <w:rsid w:val="002A063F"/>
    <w:rsid w:val="002A10CC"/>
    <w:rsid w:val="002A1A4C"/>
    <w:rsid w:val="002A1C46"/>
    <w:rsid w:val="002A2095"/>
    <w:rsid w:val="002A2151"/>
    <w:rsid w:val="002A220B"/>
    <w:rsid w:val="002A231D"/>
    <w:rsid w:val="002A23DF"/>
    <w:rsid w:val="002A27FA"/>
    <w:rsid w:val="002A28F2"/>
    <w:rsid w:val="002A2C57"/>
    <w:rsid w:val="002A3058"/>
    <w:rsid w:val="002A31DC"/>
    <w:rsid w:val="002A3261"/>
    <w:rsid w:val="002A35A8"/>
    <w:rsid w:val="002A3665"/>
    <w:rsid w:val="002A382C"/>
    <w:rsid w:val="002A38C7"/>
    <w:rsid w:val="002A39E5"/>
    <w:rsid w:val="002A3AC3"/>
    <w:rsid w:val="002A41FD"/>
    <w:rsid w:val="002A43F3"/>
    <w:rsid w:val="002A4968"/>
    <w:rsid w:val="002A4A98"/>
    <w:rsid w:val="002A4BB2"/>
    <w:rsid w:val="002A4D5D"/>
    <w:rsid w:val="002A5134"/>
    <w:rsid w:val="002A5309"/>
    <w:rsid w:val="002A56C9"/>
    <w:rsid w:val="002A5CA0"/>
    <w:rsid w:val="002A5D32"/>
    <w:rsid w:val="002A5E99"/>
    <w:rsid w:val="002A5F72"/>
    <w:rsid w:val="002A64A0"/>
    <w:rsid w:val="002A66C6"/>
    <w:rsid w:val="002A6AF7"/>
    <w:rsid w:val="002A6EC0"/>
    <w:rsid w:val="002A70CC"/>
    <w:rsid w:val="002A7214"/>
    <w:rsid w:val="002A7A2B"/>
    <w:rsid w:val="002A7E6C"/>
    <w:rsid w:val="002B0048"/>
    <w:rsid w:val="002B017A"/>
    <w:rsid w:val="002B0335"/>
    <w:rsid w:val="002B0990"/>
    <w:rsid w:val="002B0E17"/>
    <w:rsid w:val="002B1877"/>
    <w:rsid w:val="002B1E8D"/>
    <w:rsid w:val="002B2045"/>
    <w:rsid w:val="002B26E2"/>
    <w:rsid w:val="002B2880"/>
    <w:rsid w:val="002B28F5"/>
    <w:rsid w:val="002B298F"/>
    <w:rsid w:val="002B2C88"/>
    <w:rsid w:val="002B314E"/>
    <w:rsid w:val="002B3D37"/>
    <w:rsid w:val="002B3EB0"/>
    <w:rsid w:val="002B42B9"/>
    <w:rsid w:val="002B42D3"/>
    <w:rsid w:val="002B450E"/>
    <w:rsid w:val="002B48AE"/>
    <w:rsid w:val="002B4D79"/>
    <w:rsid w:val="002B4EB3"/>
    <w:rsid w:val="002B54E6"/>
    <w:rsid w:val="002B59A2"/>
    <w:rsid w:val="002B5A2C"/>
    <w:rsid w:val="002B5C81"/>
    <w:rsid w:val="002B6386"/>
    <w:rsid w:val="002B6800"/>
    <w:rsid w:val="002B6C02"/>
    <w:rsid w:val="002B6F38"/>
    <w:rsid w:val="002B79B2"/>
    <w:rsid w:val="002B7ACD"/>
    <w:rsid w:val="002B7B4F"/>
    <w:rsid w:val="002B7B89"/>
    <w:rsid w:val="002B7C4C"/>
    <w:rsid w:val="002B7C6A"/>
    <w:rsid w:val="002B7DAB"/>
    <w:rsid w:val="002C0B0E"/>
    <w:rsid w:val="002C0B24"/>
    <w:rsid w:val="002C15FA"/>
    <w:rsid w:val="002C1619"/>
    <w:rsid w:val="002C194C"/>
    <w:rsid w:val="002C21A4"/>
    <w:rsid w:val="002C258C"/>
    <w:rsid w:val="002C2838"/>
    <w:rsid w:val="002C2885"/>
    <w:rsid w:val="002C2E79"/>
    <w:rsid w:val="002C3110"/>
    <w:rsid w:val="002C3330"/>
    <w:rsid w:val="002C36C1"/>
    <w:rsid w:val="002C36E5"/>
    <w:rsid w:val="002C3973"/>
    <w:rsid w:val="002C4216"/>
    <w:rsid w:val="002C43CA"/>
    <w:rsid w:val="002C44E3"/>
    <w:rsid w:val="002C4509"/>
    <w:rsid w:val="002C4803"/>
    <w:rsid w:val="002C494E"/>
    <w:rsid w:val="002C49D4"/>
    <w:rsid w:val="002C4D0B"/>
    <w:rsid w:val="002C4F90"/>
    <w:rsid w:val="002C524C"/>
    <w:rsid w:val="002C54B8"/>
    <w:rsid w:val="002C563D"/>
    <w:rsid w:val="002C5AA7"/>
    <w:rsid w:val="002C5B7F"/>
    <w:rsid w:val="002C5D21"/>
    <w:rsid w:val="002C5DB2"/>
    <w:rsid w:val="002C5E38"/>
    <w:rsid w:val="002C5E98"/>
    <w:rsid w:val="002C5ED3"/>
    <w:rsid w:val="002C67FD"/>
    <w:rsid w:val="002C6CAD"/>
    <w:rsid w:val="002C6CF1"/>
    <w:rsid w:val="002C6F7C"/>
    <w:rsid w:val="002C743C"/>
    <w:rsid w:val="002C74FF"/>
    <w:rsid w:val="002C7D05"/>
    <w:rsid w:val="002C7D9A"/>
    <w:rsid w:val="002C7FAF"/>
    <w:rsid w:val="002D03D0"/>
    <w:rsid w:val="002D0870"/>
    <w:rsid w:val="002D0905"/>
    <w:rsid w:val="002D0B0D"/>
    <w:rsid w:val="002D0C42"/>
    <w:rsid w:val="002D109F"/>
    <w:rsid w:val="002D15E5"/>
    <w:rsid w:val="002D1629"/>
    <w:rsid w:val="002D1F77"/>
    <w:rsid w:val="002D200F"/>
    <w:rsid w:val="002D20AF"/>
    <w:rsid w:val="002D22BB"/>
    <w:rsid w:val="002D2362"/>
    <w:rsid w:val="002D292B"/>
    <w:rsid w:val="002D2931"/>
    <w:rsid w:val="002D294B"/>
    <w:rsid w:val="002D2D50"/>
    <w:rsid w:val="002D2E4B"/>
    <w:rsid w:val="002D327D"/>
    <w:rsid w:val="002D336B"/>
    <w:rsid w:val="002D3946"/>
    <w:rsid w:val="002D4233"/>
    <w:rsid w:val="002D4A4F"/>
    <w:rsid w:val="002D4CC4"/>
    <w:rsid w:val="002D4FCA"/>
    <w:rsid w:val="002D5112"/>
    <w:rsid w:val="002D5AF4"/>
    <w:rsid w:val="002D647A"/>
    <w:rsid w:val="002D68BC"/>
    <w:rsid w:val="002D6EE9"/>
    <w:rsid w:val="002D7127"/>
    <w:rsid w:val="002D74D7"/>
    <w:rsid w:val="002D789F"/>
    <w:rsid w:val="002D7B4B"/>
    <w:rsid w:val="002D7EA2"/>
    <w:rsid w:val="002E0375"/>
    <w:rsid w:val="002E03C5"/>
    <w:rsid w:val="002E0481"/>
    <w:rsid w:val="002E054F"/>
    <w:rsid w:val="002E05FE"/>
    <w:rsid w:val="002E0CC4"/>
    <w:rsid w:val="002E0D25"/>
    <w:rsid w:val="002E11C4"/>
    <w:rsid w:val="002E1777"/>
    <w:rsid w:val="002E1818"/>
    <w:rsid w:val="002E18E2"/>
    <w:rsid w:val="002E1C48"/>
    <w:rsid w:val="002E1D98"/>
    <w:rsid w:val="002E2ECE"/>
    <w:rsid w:val="002E2F29"/>
    <w:rsid w:val="002E30E8"/>
    <w:rsid w:val="002E3494"/>
    <w:rsid w:val="002E35D6"/>
    <w:rsid w:val="002E35DC"/>
    <w:rsid w:val="002E3DD9"/>
    <w:rsid w:val="002E422B"/>
    <w:rsid w:val="002E42DF"/>
    <w:rsid w:val="002E4344"/>
    <w:rsid w:val="002E44D9"/>
    <w:rsid w:val="002E48DA"/>
    <w:rsid w:val="002E532E"/>
    <w:rsid w:val="002E5749"/>
    <w:rsid w:val="002E58D0"/>
    <w:rsid w:val="002E59F1"/>
    <w:rsid w:val="002E5F0B"/>
    <w:rsid w:val="002E611E"/>
    <w:rsid w:val="002E6336"/>
    <w:rsid w:val="002E6B9E"/>
    <w:rsid w:val="002E6CE7"/>
    <w:rsid w:val="002E6F93"/>
    <w:rsid w:val="002E74EA"/>
    <w:rsid w:val="002E76D8"/>
    <w:rsid w:val="002E773B"/>
    <w:rsid w:val="002E7CFA"/>
    <w:rsid w:val="002E7F28"/>
    <w:rsid w:val="002F006B"/>
    <w:rsid w:val="002F0663"/>
    <w:rsid w:val="002F08CE"/>
    <w:rsid w:val="002F0C7C"/>
    <w:rsid w:val="002F0CDA"/>
    <w:rsid w:val="002F0FD5"/>
    <w:rsid w:val="002F1086"/>
    <w:rsid w:val="002F13A1"/>
    <w:rsid w:val="002F1A65"/>
    <w:rsid w:val="002F1AA6"/>
    <w:rsid w:val="002F1ACB"/>
    <w:rsid w:val="002F1E1D"/>
    <w:rsid w:val="002F1EAF"/>
    <w:rsid w:val="002F2213"/>
    <w:rsid w:val="002F27C9"/>
    <w:rsid w:val="002F280C"/>
    <w:rsid w:val="002F2A09"/>
    <w:rsid w:val="002F33BE"/>
    <w:rsid w:val="002F33F4"/>
    <w:rsid w:val="002F3742"/>
    <w:rsid w:val="002F37E5"/>
    <w:rsid w:val="002F3EC5"/>
    <w:rsid w:val="002F3FD0"/>
    <w:rsid w:val="002F42CF"/>
    <w:rsid w:val="002F4B2A"/>
    <w:rsid w:val="002F4BF1"/>
    <w:rsid w:val="002F5085"/>
    <w:rsid w:val="002F5210"/>
    <w:rsid w:val="002F556F"/>
    <w:rsid w:val="002F5767"/>
    <w:rsid w:val="002F57A9"/>
    <w:rsid w:val="002F5F20"/>
    <w:rsid w:val="002F658D"/>
    <w:rsid w:val="002F660D"/>
    <w:rsid w:val="002F6660"/>
    <w:rsid w:val="002F6A99"/>
    <w:rsid w:val="002F6C63"/>
    <w:rsid w:val="002F6D74"/>
    <w:rsid w:val="002F709C"/>
    <w:rsid w:val="002F7294"/>
    <w:rsid w:val="002F7300"/>
    <w:rsid w:val="002F737A"/>
    <w:rsid w:val="002F7626"/>
    <w:rsid w:val="002F7AEC"/>
    <w:rsid w:val="002F7FCA"/>
    <w:rsid w:val="003007C6"/>
    <w:rsid w:val="003008CE"/>
    <w:rsid w:val="00300CC4"/>
    <w:rsid w:val="00300FD7"/>
    <w:rsid w:val="00301B0D"/>
    <w:rsid w:val="00301F62"/>
    <w:rsid w:val="00301FF8"/>
    <w:rsid w:val="003025A2"/>
    <w:rsid w:val="00302CE9"/>
    <w:rsid w:val="00302D25"/>
    <w:rsid w:val="00302E56"/>
    <w:rsid w:val="003033DC"/>
    <w:rsid w:val="00303609"/>
    <w:rsid w:val="00303693"/>
    <w:rsid w:val="00303A88"/>
    <w:rsid w:val="00303E35"/>
    <w:rsid w:val="00304350"/>
    <w:rsid w:val="003043A5"/>
    <w:rsid w:val="003043C8"/>
    <w:rsid w:val="003045C1"/>
    <w:rsid w:val="0030472E"/>
    <w:rsid w:val="00304E0A"/>
    <w:rsid w:val="00305061"/>
    <w:rsid w:val="0030544A"/>
    <w:rsid w:val="00305725"/>
    <w:rsid w:val="00305900"/>
    <w:rsid w:val="00305A8D"/>
    <w:rsid w:val="00305DA7"/>
    <w:rsid w:val="00305E5E"/>
    <w:rsid w:val="00305EB1"/>
    <w:rsid w:val="00306015"/>
    <w:rsid w:val="003065D0"/>
    <w:rsid w:val="0030769A"/>
    <w:rsid w:val="00307E00"/>
    <w:rsid w:val="00307F1C"/>
    <w:rsid w:val="0031067F"/>
    <w:rsid w:val="0031075B"/>
    <w:rsid w:val="003107CB"/>
    <w:rsid w:val="0031081E"/>
    <w:rsid w:val="00310941"/>
    <w:rsid w:val="00310A88"/>
    <w:rsid w:val="00310BD2"/>
    <w:rsid w:val="00310DFE"/>
    <w:rsid w:val="00310F0B"/>
    <w:rsid w:val="003111F7"/>
    <w:rsid w:val="00311A51"/>
    <w:rsid w:val="00311DFC"/>
    <w:rsid w:val="00312038"/>
    <w:rsid w:val="003123A9"/>
    <w:rsid w:val="003127D9"/>
    <w:rsid w:val="00312985"/>
    <w:rsid w:val="00312DB7"/>
    <w:rsid w:val="003130FD"/>
    <w:rsid w:val="00313771"/>
    <w:rsid w:val="00313B1E"/>
    <w:rsid w:val="00313E77"/>
    <w:rsid w:val="003141EB"/>
    <w:rsid w:val="0031438F"/>
    <w:rsid w:val="00314815"/>
    <w:rsid w:val="00314D82"/>
    <w:rsid w:val="00314E45"/>
    <w:rsid w:val="00314EE2"/>
    <w:rsid w:val="00314FE0"/>
    <w:rsid w:val="00315ECA"/>
    <w:rsid w:val="00316264"/>
    <w:rsid w:val="003165EF"/>
    <w:rsid w:val="003172A3"/>
    <w:rsid w:val="00317314"/>
    <w:rsid w:val="0031739E"/>
    <w:rsid w:val="00317413"/>
    <w:rsid w:val="0031754E"/>
    <w:rsid w:val="0031754F"/>
    <w:rsid w:val="00317894"/>
    <w:rsid w:val="00320547"/>
    <w:rsid w:val="00320640"/>
    <w:rsid w:val="003209C0"/>
    <w:rsid w:val="00320C11"/>
    <w:rsid w:val="00320C60"/>
    <w:rsid w:val="00320CA8"/>
    <w:rsid w:val="003210D2"/>
    <w:rsid w:val="003212CE"/>
    <w:rsid w:val="00321396"/>
    <w:rsid w:val="003215AF"/>
    <w:rsid w:val="003219EA"/>
    <w:rsid w:val="0032281B"/>
    <w:rsid w:val="00322830"/>
    <w:rsid w:val="003228A1"/>
    <w:rsid w:val="00322A55"/>
    <w:rsid w:val="00322BB3"/>
    <w:rsid w:val="00322CF4"/>
    <w:rsid w:val="00323009"/>
    <w:rsid w:val="003233D1"/>
    <w:rsid w:val="00323412"/>
    <w:rsid w:val="00323E1E"/>
    <w:rsid w:val="00323E41"/>
    <w:rsid w:val="003243C2"/>
    <w:rsid w:val="003244BA"/>
    <w:rsid w:val="00324D23"/>
    <w:rsid w:val="003253DE"/>
    <w:rsid w:val="003257DA"/>
    <w:rsid w:val="0032595B"/>
    <w:rsid w:val="00325D77"/>
    <w:rsid w:val="0032669B"/>
    <w:rsid w:val="003266DA"/>
    <w:rsid w:val="003267D4"/>
    <w:rsid w:val="00326AC3"/>
    <w:rsid w:val="00326D1B"/>
    <w:rsid w:val="00326F8F"/>
    <w:rsid w:val="003271FB"/>
    <w:rsid w:val="0032721E"/>
    <w:rsid w:val="00327703"/>
    <w:rsid w:val="00327A7A"/>
    <w:rsid w:val="00327B44"/>
    <w:rsid w:val="00327B60"/>
    <w:rsid w:val="00327D0A"/>
    <w:rsid w:val="00327F74"/>
    <w:rsid w:val="0033015D"/>
    <w:rsid w:val="0033021A"/>
    <w:rsid w:val="0033068D"/>
    <w:rsid w:val="00330960"/>
    <w:rsid w:val="00331C65"/>
    <w:rsid w:val="00332380"/>
    <w:rsid w:val="003323C6"/>
    <w:rsid w:val="003329B6"/>
    <w:rsid w:val="00332F69"/>
    <w:rsid w:val="00333BA0"/>
    <w:rsid w:val="00334097"/>
    <w:rsid w:val="0033428D"/>
    <w:rsid w:val="0033499E"/>
    <w:rsid w:val="00334D4C"/>
    <w:rsid w:val="00334F97"/>
    <w:rsid w:val="00334FA3"/>
    <w:rsid w:val="00335972"/>
    <w:rsid w:val="003364D4"/>
    <w:rsid w:val="00336A28"/>
    <w:rsid w:val="00336BC3"/>
    <w:rsid w:val="00336DE6"/>
    <w:rsid w:val="00337224"/>
    <w:rsid w:val="003374C8"/>
    <w:rsid w:val="00337596"/>
    <w:rsid w:val="0033772E"/>
    <w:rsid w:val="003377EF"/>
    <w:rsid w:val="003379C6"/>
    <w:rsid w:val="00340133"/>
    <w:rsid w:val="0034061A"/>
    <w:rsid w:val="00340758"/>
    <w:rsid w:val="00340A0C"/>
    <w:rsid w:val="00340A4C"/>
    <w:rsid w:val="00340BB7"/>
    <w:rsid w:val="00340C20"/>
    <w:rsid w:val="00340F8A"/>
    <w:rsid w:val="00340FC7"/>
    <w:rsid w:val="003411F3"/>
    <w:rsid w:val="00341417"/>
    <w:rsid w:val="00341B0C"/>
    <w:rsid w:val="00341CD2"/>
    <w:rsid w:val="00342125"/>
    <w:rsid w:val="00342289"/>
    <w:rsid w:val="00342438"/>
    <w:rsid w:val="0034244D"/>
    <w:rsid w:val="00342A81"/>
    <w:rsid w:val="00342D41"/>
    <w:rsid w:val="00343461"/>
    <w:rsid w:val="003434F7"/>
    <w:rsid w:val="00343E00"/>
    <w:rsid w:val="00343F52"/>
    <w:rsid w:val="00344122"/>
    <w:rsid w:val="003445B2"/>
    <w:rsid w:val="003447E9"/>
    <w:rsid w:val="00344817"/>
    <w:rsid w:val="00344F0E"/>
    <w:rsid w:val="003456CD"/>
    <w:rsid w:val="00345CBC"/>
    <w:rsid w:val="00346077"/>
    <w:rsid w:val="0034657F"/>
    <w:rsid w:val="00346819"/>
    <w:rsid w:val="00346D38"/>
    <w:rsid w:val="00346F72"/>
    <w:rsid w:val="00347159"/>
    <w:rsid w:val="00347304"/>
    <w:rsid w:val="003473F1"/>
    <w:rsid w:val="00347B53"/>
    <w:rsid w:val="00347D49"/>
    <w:rsid w:val="00347E7D"/>
    <w:rsid w:val="00347EB8"/>
    <w:rsid w:val="0035007F"/>
    <w:rsid w:val="0035069B"/>
    <w:rsid w:val="00350739"/>
    <w:rsid w:val="00350948"/>
    <w:rsid w:val="00350BB0"/>
    <w:rsid w:val="00350E9F"/>
    <w:rsid w:val="00351A78"/>
    <w:rsid w:val="00351AE9"/>
    <w:rsid w:val="003520F2"/>
    <w:rsid w:val="00352209"/>
    <w:rsid w:val="00352549"/>
    <w:rsid w:val="00352AB4"/>
    <w:rsid w:val="003535C4"/>
    <w:rsid w:val="0035373C"/>
    <w:rsid w:val="00353D16"/>
    <w:rsid w:val="00354060"/>
    <w:rsid w:val="003540DA"/>
    <w:rsid w:val="003545FD"/>
    <w:rsid w:val="003549DA"/>
    <w:rsid w:val="003550A4"/>
    <w:rsid w:val="00355244"/>
    <w:rsid w:val="003555FC"/>
    <w:rsid w:val="00355937"/>
    <w:rsid w:val="00355C05"/>
    <w:rsid w:val="00355C8C"/>
    <w:rsid w:val="00355E56"/>
    <w:rsid w:val="00355F1C"/>
    <w:rsid w:val="00355F3B"/>
    <w:rsid w:val="00356B3B"/>
    <w:rsid w:val="00356D8F"/>
    <w:rsid w:val="00356ECF"/>
    <w:rsid w:val="00356F05"/>
    <w:rsid w:val="00357030"/>
    <w:rsid w:val="003570D9"/>
    <w:rsid w:val="0035761C"/>
    <w:rsid w:val="003576D2"/>
    <w:rsid w:val="003607C4"/>
    <w:rsid w:val="00360872"/>
    <w:rsid w:val="0036091F"/>
    <w:rsid w:val="00360A79"/>
    <w:rsid w:val="00361154"/>
    <w:rsid w:val="00361204"/>
    <w:rsid w:val="00361A71"/>
    <w:rsid w:val="0036263E"/>
    <w:rsid w:val="003633B1"/>
    <w:rsid w:val="0036355A"/>
    <w:rsid w:val="00363638"/>
    <w:rsid w:val="003636EE"/>
    <w:rsid w:val="00363764"/>
    <w:rsid w:val="003637DE"/>
    <w:rsid w:val="0036395F"/>
    <w:rsid w:val="00363A8E"/>
    <w:rsid w:val="00363B87"/>
    <w:rsid w:val="00364169"/>
    <w:rsid w:val="003642F5"/>
    <w:rsid w:val="003643AB"/>
    <w:rsid w:val="00364BBB"/>
    <w:rsid w:val="00364FA5"/>
    <w:rsid w:val="00365006"/>
    <w:rsid w:val="0036507E"/>
    <w:rsid w:val="00365204"/>
    <w:rsid w:val="003652D4"/>
    <w:rsid w:val="0036571A"/>
    <w:rsid w:val="00365A2C"/>
    <w:rsid w:val="00365B6D"/>
    <w:rsid w:val="00365E1F"/>
    <w:rsid w:val="00365FD8"/>
    <w:rsid w:val="0036603A"/>
    <w:rsid w:val="00366213"/>
    <w:rsid w:val="00366217"/>
    <w:rsid w:val="003662C2"/>
    <w:rsid w:val="003664BA"/>
    <w:rsid w:val="00366ACB"/>
    <w:rsid w:val="00366C2A"/>
    <w:rsid w:val="00366EDB"/>
    <w:rsid w:val="00367249"/>
    <w:rsid w:val="00367275"/>
    <w:rsid w:val="003675F8"/>
    <w:rsid w:val="0036767A"/>
    <w:rsid w:val="00367986"/>
    <w:rsid w:val="00367EE2"/>
    <w:rsid w:val="00370203"/>
    <w:rsid w:val="00370437"/>
    <w:rsid w:val="00370683"/>
    <w:rsid w:val="00370863"/>
    <w:rsid w:val="00370DBD"/>
    <w:rsid w:val="00371541"/>
    <w:rsid w:val="00371C12"/>
    <w:rsid w:val="00371DE1"/>
    <w:rsid w:val="00372285"/>
    <w:rsid w:val="00372329"/>
    <w:rsid w:val="0037382E"/>
    <w:rsid w:val="0037454B"/>
    <w:rsid w:val="00374700"/>
    <w:rsid w:val="00374746"/>
    <w:rsid w:val="0037481E"/>
    <w:rsid w:val="00375308"/>
    <w:rsid w:val="003757D2"/>
    <w:rsid w:val="00375814"/>
    <w:rsid w:val="0037588D"/>
    <w:rsid w:val="00375E7A"/>
    <w:rsid w:val="0037602E"/>
    <w:rsid w:val="0037641E"/>
    <w:rsid w:val="00376507"/>
    <w:rsid w:val="00376661"/>
    <w:rsid w:val="003768E6"/>
    <w:rsid w:val="00376FF9"/>
    <w:rsid w:val="003770ED"/>
    <w:rsid w:val="003772BA"/>
    <w:rsid w:val="00377781"/>
    <w:rsid w:val="003779F4"/>
    <w:rsid w:val="003802AF"/>
    <w:rsid w:val="00380857"/>
    <w:rsid w:val="00380B9C"/>
    <w:rsid w:val="00380D83"/>
    <w:rsid w:val="003816D8"/>
    <w:rsid w:val="00381C87"/>
    <w:rsid w:val="00381DE4"/>
    <w:rsid w:val="00381E78"/>
    <w:rsid w:val="00382045"/>
    <w:rsid w:val="00382054"/>
    <w:rsid w:val="00382385"/>
    <w:rsid w:val="003826BF"/>
    <w:rsid w:val="00382D97"/>
    <w:rsid w:val="00382EA3"/>
    <w:rsid w:val="00383634"/>
    <w:rsid w:val="003837A7"/>
    <w:rsid w:val="00383A66"/>
    <w:rsid w:val="00383ACC"/>
    <w:rsid w:val="0038421B"/>
    <w:rsid w:val="00384A5E"/>
    <w:rsid w:val="00384E04"/>
    <w:rsid w:val="00386027"/>
    <w:rsid w:val="00386732"/>
    <w:rsid w:val="0038673C"/>
    <w:rsid w:val="00386B61"/>
    <w:rsid w:val="0038718D"/>
    <w:rsid w:val="00387505"/>
    <w:rsid w:val="00387659"/>
    <w:rsid w:val="003878BE"/>
    <w:rsid w:val="00387BBF"/>
    <w:rsid w:val="00387D4C"/>
    <w:rsid w:val="00387DC3"/>
    <w:rsid w:val="00390762"/>
    <w:rsid w:val="00390C7D"/>
    <w:rsid w:val="00390D67"/>
    <w:rsid w:val="00390E9B"/>
    <w:rsid w:val="00391510"/>
    <w:rsid w:val="00391745"/>
    <w:rsid w:val="003917F9"/>
    <w:rsid w:val="00391D63"/>
    <w:rsid w:val="00392012"/>
    <w:rsid w:val="003922B7"/>
    <w:rsid w:val="0039240A"/>
    <w:rsid w:val="00392AD7"/>
    <w:rsid w:val="00392F5A"/>
    <w:rsid w:val="003931B7"/>
    <w:rsid w:val="0039399A"/>
    <w:rsid w:val="00393AB6"/>
    <w:rsid w:val="00393B6E"/>
    <w:rsid w:val="00393BCC"/>
    <w:rsid w:val="00393D13"/>
    <w:rsid w:val="00393D6A"/>
    <w:rsid w:val="00394426"/>
    <w:rsid w:val="003944A8"/>
    <w:rsid w:val="0039451A"/>
    <w:rsid w:val="003948D0"/>
    <w:rsid w:val="00394A80"/>
    <w:rsid w:val="00394AFD"/>
    <w:rsid w:val="003952DC"/>
    <w:rsid w:val="0039566B"/>
    <w:rsid w:val="0039572E"/>
    <w:rsid w:val="00395DAE"/>
    <w:rsid w:val="00396200"/>
    <w:rsid w:val="00396E26"/>
    <w:rsid w:val="00396F9D"/>
    <w:rsid w:val="00397293"/>
    <w:rsid w:val="0039762B"/>
    <w:rsid w:val="003977B6"/>
    <w:rsid w:val="00397E78"/>
    <w:rsid w:val="00397F4A"/>
    <w:rsid w:val="00397F4D"/>
    <w:rsid w:val="003A001C"/>
    <w:rsid w:val="003A0041"/>
    <w:rsid w:val="003A04F4"/>
    <w:rsid w:val="003A056C"/>
    <w:rsid w:val="003A0A69"/>
    <w:rsid w:val="003A0F17"/>
    <w:rsid w:val="003A1795"/>
    <w:rsid w:val="003A198B"/>
    <w:rsid w:val="003A1A1F"/>
    <w:rsid w:val="003A1B7B"/>
    <w:rsid w:val="003A1DAC"/>
    <w:rsid w:val="003A1DC2"/>
    <w:rsid w:val="003A20A1"/>
    <w:rsid w:val="003A227A"/>
    <w:rsid w:val="003A263E"/>
    <w:rsid w:val="003A2856"/>
    <w:rsid w:val="003A2E7A"/>
    <w:rsid w:val="003A2EB0"/>
    <w:rsid w:val="003A321E"/>
    <w:rsid w:val="003A347D"/>
    <w:rsid w:val="003A387F"/>
    <w:rsid w:val="003A38D3"/>
    <w:rsid w:val="003A39FC"/>
    <w:rsid w:val="003A3AA4"/>
    <w:rsid w:val="003A3D6B"/>
    <w:rsid w:val="003A3DB1"/>
    <w:rsid w:val="003A49AC"/>
    <w:rsid w:val="003A4E92"/>
    <w:rsid w:val="003A5143"/>
    <w:rsid w:val="003A5191"/>
    <w:rsid w:val="003A5541"/>
    <w:rsid w:val="003A575B"/>
    <w:rsid w:val="003A6159"/>
    <w:rsid w:val="003A6501"/>
    <w:rsid w:val="003A664C"/>
    <w:rsid w:val="003A6757"/>
    <w:rsid w:val="003A68F2"/>
    <w:rsid w:val="003A6C3D"/>
    <w:rsid w:val="003A7092"/>
    <w:rsid w:val="003A7300"/>
    <w:rsid w:val="003A760E"/>
    <w:rsid w:val="003B0EA2"/>
    <w:rsid w:val="003B1A37"/>
    <w:rsid w:val="003B1BCD"/>
    <w:rsid w:val="003B214D"/>
    <w:rsid w:val="003B2CA1"/>
    <w:rsid w:val="003B3137"/>
    <w:rsid w:val="003B3880"/>
    <w:rsid w:val="003B3F6D"/>
    <w:rsid w:val="003B4001"/>
    <w:rsid w:val="003B478A"/>
    <w:rsid w:val="003B49CE"/>
    <w:rsid w:val="003B4A67"/>
    <w:rsid w:val="003B4F83"/>
    <w:rsid w:val="003B504C"/>
    <w:rsid w:val="003B513B"/>
    <w:rsid w:val="003B588C"/>
    <w:rsid w:val="003B5927"/>
    <w:rsid w:val="003B5A18"/>
    <w:rsid w:val="003B5B2A"/>
    <w:rsid w:val="003B6578"/>
    <w:rsid w:val="003B67DE"/>
    <w:rsid w:val="003B68B7"/>
    <w:rsid w:val="003B69FA"/>
    <w:rsid w:val="003B6B38"/>
    <w:rsid w:val="003B6FED"/>
    <w:rsid w:val="003B7247"/>
    <w:rsid w:val="003B7675"/>
    <w:rsid w:val="003B78AE"/>
    <w:rsid w:val="003B7F55"/>
    <w:rsid w:val="003C0356"/>
    <w:rsid w:val="003C07FF"/>
    <w:rsid w:val="003C0BD3"/>
    <w:rsid w:val="003C0C0C"/>
    <w:rsid w:val="003C0F88"/>
    <w:rsid w:val="003C10CB"/>
    <w:rsid w:val="003C13C7"/>
    <w:rsid w:val="003C1A74"/>
    <w:rsid w:val="003C1F54"/>
    <w:rsid w:val="003C2145"/>
    <w:rsid w:val="003C24FA"/>
    <w:rsid w:val="003C26A5"/>
    <w:rsid w:val="003C2700"/>
    <w:rsid w:val="003C282A"/>
    <w:rsid w:val="003C2CF9"/>
    <w:rsid w:val="003C3617"/>
    <w:rsid w:val="003C3F3D"/>
    <w:rsid w:val="003C41F4"/>
    <w:rsid w:val="003C44A0"/>
    <w:rsid w:val="003C47A7"/>
    <w:rsid w:val="003C4A57"/>
    <w:rsid w:val="003C50C5"/>
    <w:rsid w:val="003C5462"/>
    <w:rsid w:val="003C5516"/>
    <w:rsid w:val="003C5E29"/>
    <w:rsid w:val="003C6086"/>
    <w:rsid w:val="003C6165"/>
    <w:rsid w:val="003C617C"/>
    <w:rsid w:val="003C63AE"/>
    <w:rsid w:val="003C6D43"/>
    <w:rsid w:val="003C73C4"/>
    <w:rsid w:val="003C77F8"/>
    <w:rsid w:val="003C78F5"/>
    <w:rsid w:val="003C7A88"/>
    <w:rsid w:val="003C7BAD"/>
    <w:rsid w:val="003D0866"/>
    <w:rsid w:val="003D0AB6"/>
    <w:rsid w:val="003D0D5F"/>
    <w:rsid w:val="003D0E90"/>
    <w:rsid w:val="003D106B"/>
    <w:rsid w:val="003D1756"/>
    <w:rsid w:val="003D249F"/>
    <w:rsid w:val="003D2BBD"/>
    <w:rsid w:val="003D31C3"/>
    <w:rsid w:val="003D3B07"/>
    <w:rsid w:val="003D3FF4"/>
    <w:rsid w:val="003D4169"/>
    <w:rsid w:val="003D48BB"/>
    <w:rsid w:val="003D4A05"/>
    <w:rsid w:val="003D4B55"/>
    <w:rsid w:val="003D4DF0"/>
    <w:rsid w:val="003D4F9C"/>
    <w:rsid w:val="003D5073"/>
    <w:rsid w:val="003D50E9"/>
    <w:rsid w:val="003D5165"/>
    <w:rsid w:val="003D54E0"/>
    <w:rsid w:val="003D565A"/>
    <w:rsid w:val="003D58A1"/>
    <w:rsid w:val="003D5912"/>
    <w:rsid w:val="003D5965"/>
    <w:rsid w:val="003D5C04"/>
    <w:rsid w:val="003D5E08"/>
    <w:rsid w:val="003D6803"/>
    <w:rsid w:val="003D6917"/>
    <w:rsid w:val="003D6EC3"/>
    <w:rsid w:val="003D7034"/>
    <w:rsid w:val="003D768B"/>
    <w:rsid w:val="003D7ED2"/>
    <w:rsid w:val="003D7FA1"/>
    <w:rsid w:val="003E0039"/>
    <w:rsid w:val="003E0273"/>
    <w:rsid w:val="003E098D"/>
    <w:rsid w:val="003E0B81"/>
    <w:rsid w:val="003E1072"/>
    <w:rsid w:val="003E12D6"/>
    <w:rsid w:val="003E1387"/>
    <w:rsid w:val="003E1394"/>
    <w:rsid w:val="003E1544"/>
    <w:rsid w:val="003E15C7"/>
    <w:rsid w:val="003E166E"/>
    <w:rsid w:val="003E1877"/>
    <w:rsid w:val="003E18E4"/>
    <w:rsid w:val="003E198E"/>
    <w:rsid w:val="003E1C38"/>
    <w:rsid w:val="003E22AF"/>
    <w:rsid w:val="003E22BD"/>
    <w:rsid w:val="003E27EF"/>
    <w:rsid w:val="003E2C60"/>
    <w:rsid w:val="003E2CEF"/>
    <w:rsid w:val="003E2DDC"/>
    <w:rsid w:val="003E30B9"/>
    <w:rsid w:val="003E31E5"/>
    <w:rsid w:val="003E328E"/>
    <w:rsid w:val="003E33DA"/>
    <w:rsid w:val="003E342B"/>
    <w:rsid w:val="003E36B5"/>
    <w:rsid w:val="003E374F"/>
    <w:rsid w:val="003E3A71"/>
    <w:rsid w:val="003E3B26"/>
    <w:rsid w:val="003E40CF"/>
    <w:rsid w:val="003E43B0"/>
    <w:rsid w:val="003E4441"/>
    <w:rsid w:val="003E4B5C"/>
    <w:rsid w:val="003E5778"/>
    <w:rsid w:val="003E5860"/>
    <w:rsid w:val="003E5878"/>
    <w:rsid w:val="003E58A2"/>
    <w:rsid w:val="003E5B5A"/>
    <w:rsid w:val="003E5EA8"/>
    <w:rsid w:val="003E60D5"/>
    <w:rsid w:val="003E6593"/>
    <w:rsid w:val="003E65ED"/>
    <w:rsid w:val="003E6CDA"/>
    <w:rsid w:val="003E6FFB"/>
    <w:rsid w:val="003E7455"/>
    <w:rsid w:val="003E7693"/>
    <w:rsid w:val="003E77CD"/>
    <w:rsid w:val="003E77D5"/>
    <w:rsid w:val="003E7ABB"/>
    <w:rsid w:val="003E7F2F"/>
    <w:rsid w:val="003E7FB7"/>
    <w:rsid w:val="003F0914"/>
    <w:rsid w:val="003F0AF8"/>
    <w:rsid w:val="003F1E44"/>
    <w:rsid w:val="003F1E5E"/>
    <w:rsid w:val="003F293B"/>
    <w:rsid w:val="003F33FA"/>
    <w:rsid w:val="003F3849"/>
    <w:rsid w:val="003F3E74"/>
    <w:rsid w:val="003F4069"/>
    <w:rsid w:val="003F40D1"/>
    <w:rsid w:val="003F44E3"/>
    <w:rsid w:val="003F4A43"/>
    <w:rsid w:val="003F4E19"/>
    <w:rsid w:val="003F4F64"/>
    <w:rsid w:val="003F52B5"/>
    <w:rsid w:val="003F5505"/>
    <w:rsid w:val="003F5615"/>
    <w:rsid w:val="003F59F6"/>
    <w:rsid w:val="003F5E7B"/>
    <w:rsid w:val="003F6B22"/>
    <w:rsid w:val="003F6B37"/>
    <w:rsid w:val="003F727D"/>
    <w:rsid w:val="003F77CC"/>
    <w:rsid w:val="003F7944"/>
    <w:rsid w:val="003F7B2C"/>
    <w:rsid w:val="003F7B8D"/>
    <w:rsid w:val="003F7E78"/>
    <w:rsid w:val="003F7FA4"/>
    <w:rsid w:val="004000C7"/>
    <w:rsid w:val="00400E36"/>
    <w:rsid w:val="004015C2"/>
    <w:rsid w:val="00401C82"/>
    <w:rsid w:val="00401E7B"/>
    <w:rsid w:val="004020D7"/>
    <w:rsid w:val="00402138"/>
    <w:rsid w:val="004024B1"/>
    <w:rsid w:val="004026BC"/>
    <w:rsid w:val="0040302F"/>
    <w:rsid w:val="00403295"/>
    <w:rsid w:val="00403BC9"/>
    <w:rsid w:val="00403C92"/>
    <w:rsid w:val="00403E00"/>
    <w:rsid w:val="00404496"/>
    <w:rsid w:val="00404631"/>
    <w:rsid w:val="004046B3"/>
    <w:rsid w:val="00404A78"/>
    <w:rsid w:val="00404A8A"/>
    <w:rsid w:val="00404CDA"/>
    <w:rsid w:val="00404CEB"/>
    <w:rsid w:val="00404D41"/>
    <w:rsid w:val="00405588"/>
    <w:rsid w:val="00405689"/>
    <w:rsid w:val="004056EB"/>
    <w:rsid w:val="004057AA"/>
    <w:rsid w:val="00405812"/>
    <w:rsid w:val="00405DF4"/>
    <w:rsid w:val="004060F6"/>
    <w:rsid w:val="00406300"/>
    <w:rsid w:val="00406A94"/>
    <w:rsid w:val="00407274"/>
    <w:rsid w:val="004073A0"/>
    <w:rsid w:val="00407A91"/>
    <w:rsid w:val="00407D01"/>
    <w:rsid w:val="004104FF"/>
    <w:rsid w:val="0041062C"/>
    <w:rsid w:val="00410965"/>
    <w:rsid w:val="00410AEF"/>
    <w:rsid w:val="00410FFF"/>
    <w:rsid w:val="004111E8"/>
    <w:rsid w:val="00411202"/>
    <w:rsid w:val="00411AD9"/>
    <w:rsid w:val="00412295"/>
    <w:rsid w:val="0041236E"/>
    <w:rsid w:val="00412529"/>
    <w:rsid w:val="00412881"/>
    <w:rsid w:val="00412B76"/>
    <w:rsid w:val="0041350B"/>
    <w:rsid w:val="004136FE"/>
    <w:rsid w:val="00413D6F"/>
    <w:rsid w:val="00413DEB"/>
    <w:rsid w:val="0041426D"/>
    <w:rsid w:val="004144EE"/>
    <w:rsid w:val="00414537"/>
    <w:rsid w:val="00414BDE"/>
    <w:rsid w:val="00414D90"/>
    <w:rsid w:val="00414E8C"/>
    <w:rsid w:val="004154C1"/>
    <w:rsid w:val="0041581B"/>
    <w:rsid w:val="004158B0"/>
    <w:rsid w:val="004158BF"/>
    <w:rsid w:val="00416543"/>
    <w:rsid w:val="00416552"/>
    <w:rsid w:val="004168F7"/>
    <w:rsid w:val="00416A56"/>
    <w:rsid w:val="00416C27"/>
    <w:rsid w:val="00416D15"/>
    <w:rsid w:val="004176AD"/>
    <w:rsid w:val="00417C08"/>
    <w:rsid w:val="00417E6D"/>
    <w:rsid w:val="0042071A"/>
    <w:rsid w:val="0042094D"/>
    <w:rsid w:val="00420A3F"/>
    <w:rsid w:val="00420D9A"/>
    <w:rsid w:val="00421567"/>
    <w:rsid w:val="004218E3"/>
    <w:rsid w:val="0042193D"/>
    <w:rsid w:val="004219E1"/>
    <w:rsid w:val="00421A6E"/>
    <w:rsid w:val="00421CF2"/>
    <w:rsid w:val="00422151"/>
    <w:rsid w:val="00422281"/>
    <w:rsid w:val="004224B5"/>
    <w:rsid w:val="00422584"/>
    <w:rsid w:val="004225A4"/>
    <w:rsid w:val="00422953"/>
    <w:rsid w:val="00422AED"/>
    <w:rsid w:val="00422EFE"/>
    <w:rsid w:val="0042327C"/>
    <w:rsid w:val="004234E2"/>
    <w:rsid w:val="00423779"/>
    <w:rsid w:val="00423828"/>
    <w:rsid w:val="00423BB1"/>
    <w:rsid w:val="0042436B"/>
    <w:rsid w:val="0042440D"/>
    <w:rsid w:val="00424AA7"/>
    <w:rsid w:val="00424B76"/>
    <w:rsid w:val="00424E2E"/>
    <w:rsid w:val="0042528E"/>
    <w:rsid w:val="004255DE"/>
    <w:rsid w:val="00425A68"/>
    <w:rsid w:val="00425A92"/>
    <w:rsid w:val="00425C82"/>
    <w:rsid w:val="00425D8A"/>
    <w:rsid w:val="00425F97"/>
    <w:rsid w:val="00426025"/>
    <w:rsid w:val="00426DAC"/>
    <w:rsid w:val="00427082"/>
    <w:rsid w:val="0042730B"/>
    <w:rsid w:val="00427519"/>
    <w:rsid w:val="00430360"/>
    <w:rsid w:val="00430932"/>
    <w:rsid w:val="00430BAD"/>
    <w:rsid w:val="00430F01"/>
    <w:rsid w:val="004316CB"/>
    <w:rsid w:val="004317B5"/>
    <w:rsid w:val="004319ED"/>
    <w:rsid w:val="00431BB8"/>
    <w:rsid w:val="0043202C"/>
    <w:rsid w:val="004323F7"/>
    <w:rsid w:val="0043246B"/>
    <w:rsid w:val="0043258D"/>
    <w:rsid w:val="004325EA"/>
    <w:rsid w:val="004327E7"/>
    <w:rsid w:val="00432801"/>
    <w:rsid w:val="00432899"/>
    <w:rsid w:val="004329B1"/>
    <w:rsid w:val="00433042"/>
    <w:rsid w:val="004330BE"/>
    <w:rsid w:val="004334A4"/>
    <w:rsid w:val="004343D3"/>
    <w:rsid w:val="004344F0"/>
    <w:rsid w:val="004345E0"/>
    <w:rsid w:val="00434CF9"/>
    <w:rsid w:val="00434D4D"/>
    <w:rsid w:val="00434EB3"/>
    <w:rsid w:val="00435042"/>
    <w:rsid w:val="0043504A"/>
    <w:rsid w:val="00435299"/>
    <w:rsid w:val="004353A6"/>
    <w:rsid w:val="00435514"/>
    <w:rsid w:val="00435A6D"/>
    <w:rsid w:val="00435C6E"/>
    <w:rsid w:val="004360FE"/>
    <w:rsid w:val="004365AE"/>
    <w:rsid w:val="00436678"/>
    <w:rsid w:val="00436C59"/>
    <w:rsid w:val="00436E6F"/>
    <w:rsid w:val="00436F89"/>
    <w:rsid w:val="0043725C"/>
    <w:rsid w:val="00437AC5"/>
    <w:rsid w:val="00437D0D"/>
    <w:rsid w:val="00437E0A"/>
    <w:rsid w:val="00440700"/>
    <w:rsid w:val="00440E6B"/>
    <w:rsid w:val="00440FD9"/>
    <w:rsid w:val="00441642"/>
    <w:rsid w:val="00441A24"/>
    <w:rsid w:val="00441F7D"/>
    <w:rsid w:val="00442435"/>
    <w:rsid w:val="00442582"/>
    <w:rsid w:val="00442910"/>
    <w:rsid w:val="00442F90"/>
    <w:rsid w:val="00443466"/>
    <w:rsid w:val="004438C9"/>
    <w:rsid w:val="00443A59"/>
    <w:rsid w:val="00443AE6"/>
    <w:rsid w:val="0044452C"/>
    <w:rsid w:val="00444569"/>
    <w:rsid w:val="004445A3"/>
    <w:rsid w:val="00444AF1"/>
    <w:rsid w:val="00444E8F"/>
    <w:rsid w:val="004450B3"/>
    <w:rsid w:val="004450EA"/>
    <w:rsid w:val="00445CE6"/>
    <w:rsid w:val="0044670E"/>
    <w:rsid w:val="00446BF2"/>
    <w:rsid w:val="00446E11"/>
    <w:rsid w:val="0044700A"/>
    <w:rsid w:val="004471FC"/>
    <w:rsid w:val="0044723E"/>
    <w:rsid w:val="004475B4"/>
    <w:rsid w:val="00447CB0"/>
    <w:rsid w:val="00447DFD"/>
    <w:rsid w:val="00447E0F"/>
    <w:rsid w:val="00447E31"/>
    <w:rsid w:val="00447E9D"/>
    <w:rsid w:val="00447EBF"/>
    <w:rsid w:val="00450739"/>
    <w:rsid w:val="004508C1"/>
    <w:rsid w:val="0045093E"/>
    <w:rsid w:val="00450B24"/>
    <w:rsid w:val="00450B96"/>
    <w:rsid w:val="00450F11"/>
    <w:rsid w:val="00450F3F"/>
    <w:rsid w:val="00451717"/>
    <w:rsid w:val="004517AB"/>
    <w:rsid w:val="004517B8"/>
    <w:rsid w:val="00451A02"/>
    <w:rsid w:val="00451DC0"/>
    <w:rsid w:val="00452402"/>
    <w:rsid w:val="004526A5"/>
    <w:rsid w:val="00452747"/>
    <w:rsid w:val="00452ACD"/>
    <w:rsid w:val="00452B23"/>
    <w:rsid w:val="00452DA3"/>
    <w:rsid w:val="00452DA7"/>
    <w:rsid w:val="0045300D"/>
    <w:rsid w:val="00453AAD"/>
    <w:rsid w:val="00453F95"/>
    <w:rsid w:val="00454153"/>
    <w:rsid w:val="004543E6"/>
    <w:rsid w:val="0045445E"/>
    <w:rsid w:val="0045497C"/>
    <w:rsid w:val="004549C5"/>
    <w:rsid w:val="004554E9"/>
    <w:rsid w:val="004557D8"/>
    <w:rsid w:val="004558DA"/>
    <w:rsid w:val="00455E0A"/>
    <w:rsid w:val="0045661D"/>
    <w:rsid w:val="004566E8"/>
    <w:rsid w:val="00456A1A"/>
    <w:rsid w:val="00456A86"/>
    <w:rsid w:val="00456BF0"/>
    <w:rsid w:val="00456E30"/>
    <w:rsid w:val="00456F51"/>
    <w:rsid w:val="00456FF2"/>
    <w:rsid w:val="00456FF8"/>
    <w:rsid w:val="00457165"/>
    <w:rsid w:val="00457265"/>
    <w:rsid w:val="004574E9"/>
    <w:rsid w:val="0045782C"/>
    <w:rsid w:val="00457CA6"/>
    <w:rsid w:val="00457F84"/>
    <w:rsid w:val="00457F8E"/>
    <w:rsid w:val="0046001C"/>
    <w:rsid w:val="00460199"/>
    <w:rsid w:val="004601BC"/>
    <w:rsid w:val="00460678"/>
    <w:rsid w:val="0046081C"/>
    <w:rsid w:val="0046082F"/>
    <w:rsid w:val="00460978"/>
    <w:rsid w:val="00460CEC"/>
    <w:rsid w:val="00460E50"/>
    <w:rsid w:val="004614B7"/>
    <w:rsid w:val="0046160F"/>
    <w:rsid w:val="0046187D"/>
    <w:rsid w:val="0046189E"/>
    <w:rsid w:val="004620B3"/>
    <w:rsid w:val="004628F3"/>
    <w:rsid w:val="0046292B"/>
    <w:rsid w:val="00462B06"/>
    <w:rsid w:val="0046326C"/>
    <w:rsid w:val="00463409"/>
    <w:rsid w:val="004639E3"/>
    <w:rsid w:val="00463A10"/>
    <w:rsid w:val="00464081"/>
    <w:rsid w:val="0046451B"/>
    <w:rsid w:val="004646FB"/>
    <w:rsid w:val="00464DE0"/>
    <w:rsid w:val="004652A8"/>
    <w:rsid w:val="004653A3"/>
    <w:rsid w:val="00465469"/>
    <w:rsid w:val="00465622"/>
    <w:rsid w:val="00465716"/>
    <w:rsid w:val="00465738"/>
    <w:rsid w:val="00465FBE"/>
    <w:rsid w:val="0046645E"/>
    <w:rsid w:val="004665D4"/>
    <w:rsid w:val="0046666D"/>
    <w:rsid w:val="0046677A"/>
    <w:rsid w:val="00466A2D"/>
    <w:rsid w:val="00466A9D"/>
    <w:rsid w:val="00466B91"/>
    <w:rsid w:val="00466C47"/>
    <w:rsid w:val="00466D64"/>
    <w:rsid w:val="00466D8F"/>
    <w:rsid w:val="00466F60"/>
    <w:rsid w:val="00467246"/>
    <w:rsid w:val="00467362"/>
    <w:rsid w:val="004675C7"/>
    <w:rsid w:val="00467A7A"/>
    <w:rsid w:val="00467B38"/>
    <w:rsid w:val="00467D0D"/>
    <w:rsid w:val="00467FB4"/>
    <w:rsid w:val="004700AD"/>
    <w:rsid w:val="00470456"/>
    <w:rsid w:val="0047088C"/>
    <w:rsid w:val="004712F0"/>
    <w:rsid w:val="004712F6"/>
    <w:rsid w:val="004717AB"/>
    <w:rsid w:val="00471E12"/>
    <w:rsid w:val="00472423"/>
    <w:rsid w:val="00472706"/>
    <w:rsid w:val="0047299C"/>
    <w:rsid w:val="00472CE6"/>
    <w:rsid w:val="00472DF4"/>
    <w:rsid w:val="004732AF"/>
    <w:rsid w:val="0047349E"/>
    <w:rsid w:val="004735C1"/>
    <w:rsid w:val="00473AA5"/>
    <w:rsid w:val="00473F88"/>
    <w:rsid w:val="0047419F"/>
    <w:rsid w:val="004741F7"/>
    <w:rsid w:val="004744FA"/>
    <w:rsid w:val="0047454A"/>
    <w:rsid w:val="00474E8A"/>
    <w:rsid w:val="004751C9"/>
    <w:rsid w:val="004751CB"/>
    <w:rsid w:val="004755F6"/>
    <w:rsid w:val="00475BF0"/>
    <w:rsid w:val="00475D8F"/>
    <w:rsid w:val="00476A91"/>
    <w:rsid w:val="00477134"/>
    <w:rsid w:val="00477175"/>
    <w:rsid w:val="00477390"/>
    <w:rsid w:val="004775D5"/>
    <w:rsid w:val="0047773E"/>
    <w:rsid w:val="00477A16"/>
    <w:rsid w:val="00477D32"/>
    <w:rsid w:val="00480017"/>
    <w:rsid w:val="00480399"/>
    <w:rsid w:val="004804AB"/>
    <w:rsid w:val="0048140E"/>
    <w:rsid w:val="00481B0B"/>
    <w:rsid w:val="00481D9C"/>
    <w:rsid w:val="004825AE"/>
    <w:rsid w:val="00482905"/>
    <w:rsid w:val="00482964"/>
    <w:rsid w:val="00483144"/>
    <w:rsid w:val="004833E5"/>
    <w:rsid w:val="0048366D"/>
    <w:rsid w:val="004836A1"/>
    <w:rsid w:val="004836AB"/>
    <w:rsid w:val="00483798"/>
    <w:rsid w:val="00483A08"/>
    <w:rsid w:val="00483B16"/>
    <w:rsid w:val="004849E0"/>
    <w:rsid w:val="00484A9D"/>
    <w:rsid w:val="00484D1E"/>
    <w:rsid w:val="00484D52"/>
    <w:rsid w:val="00485235"/>
    <w:rsid w:val="0048545C"/>
    <w:rsid w:val="00485465"/>
    <w:rsid w:val="00485511"/>
    <w:rsid w:val="004857CD"/>
    <w:rsid w:val="00485A6C"/>
    <w:rsid w:val="00485A95"/>
    <w:rsid w:val="0048684C"/>
    <w:rsid w:val="00486FAF"/>
    <w:rsid w:val="00486FB8"/>
    <w:rsid w:val="00487409"/>
    <w:rsid w:val="00487BF8"/>
    <w:rsid w:val="00487EED"/>
    <w:rsid w:val="0049034A"/>
    <w:rsid w:val="004905DA"/>
    <w:rsid w:val="00490765"/>
    <w:rsid w:val="00491051"/>
    <w:rsid w:val="0049118C"/>
    <w:rsid w:val="004911BA"/>
    <w:rsid w:val="004917DC"/>
    <w:rsid w:val="004918D5"/>
    <w:rsid w:val="00491CDA"/>
    <w:rsid w:val="00491CEA"/>
    <w:rsid w:val="004920F8"/>
    <w:rsid w:val="0049220B"/>
    <w:rsid w:val="004922BE"/>
    <w:rsid w:val="00492F1B"/>
    <w:rsid w:val="00493429"/>
    <w:rsid w:val="004934AE"/>
    <w:rsid w:val="004938E1"/>
    <w:rsid w:val="0049398B"/>
    <w:rsid w:val="004943A3"/>
    <w:rsid w:val="00494677"/>
    <w:rsid w:val="0049474E"/>
    <w:rsid w:val="004947B6"/>
    <w:rsid w:val="00494ADF"/>
    <w:rsid w:val="004953E0"/>
    <w:rsid w:val="004954B3"/>
    <w:rsid w:val="00495527"/>
    <w:rsid w:val="00495A0E"/>
    <w:rsid w:val="00495A22"/>
    <w:rsid w:val="00495D8C"/>
    <w:rsid w:val="00496018"/>
    <w:rsid w:val="004961F2"/>
    <w:rsid w:val="00496409"/>
    <w:rsid w:val="0049662F"/>
    <w:rsid w:val="004969A2"/>
    <w:rsid w:val="00496F19"/>
    <w:rsid w:val="004A0BC4"/>
    <w:rsid w:val="004A17C9"/>
    <w:rsid w:val="004A19E7"/>
    <w:rsid w:val="004A207C"/>
    <w:rsid w:val="004A21EE"/>
    <w:rsid w:val="004A26D7"/>
    <w:rsid w:val="004A26DE"/>
    <w:rsid w:val="004A27F4"/>
    <w:rsid w:val="004A2C34"/>
    <w:rsid w:val="004A2F6C"/>
    <w:rsid w:val="004A301F"/>
    <w:rsid w:val="004A3311"/>
    <w:rsid w:val="004A3AA9"/>
    <w:rsid w:val="004A3D99"/>
    <w:rsid w:val="004A40A0"/>
    <w:rsid w:val="004A42BD"/>
    <w:rsid w:val="004A42E0"/>
    <w:rsid w:val="004A486C"/>
    <w:rsid w:val="004A48D5"/>
    <w:rsid w:val="004A4C69"/>
    <w:rsid w:val="004A4E42"/>
    <w:rsid w:val="004A50CB"/>
    <w:rsid w:val="004A51F7"/>
    <w:rsid w:val="004A5315"/>
    <w:rsid w:val="004A5E8D"/>
    <w:rsid w:val="004A6006"/>
    <w:rsid w:val="004A6087"/>
    <w:rsid w:val="004A627C"/>
    <w:rsid w:val="004A63D2"/>
    <w:rsid w:val="004A64A2"/>
    <w:rsid w:val="004A67C1"/>
    <w:rsid w:val="004A68B7"/>
    <w:rsid w:val="004A68C7"/>
    <w:rsid w:val="004A6B27"/>
    <w:rsid w:val="004A6CF5"/>
    <w:rsid w:val="004A70A8"/>
    <w:rsid w:val="004A73D9"/>
    <w:rsid w:val="004A760E"/>
    <w:rsid w:val="004A7ABA"/>
    <w:rsid w:val="004A7B6E"/>
    <w:rsid w:val="004A7F7E"/>
    <w:rsid w:val="004B02CE"/>
    <w:rsid w:val="004B08DE"/>
    <w:rsid w:val="004B0C86"/>
    <w:rsid w:val="004B0E6B"/>
    <w:rsid w:val="004B1275"/>
    <w:rsid w:val="004B1AE7"/>
    <w:rsid w:val="004B1B8F"/>
    <w:rsid w:val="004B1C04"/>
    <w:rsid w:val="004B1EE9"/>
    <w:rsid w:val="004B2610"/>
    <w:rsid w:val="004B2735"/>
    <w:rsid w:val="004B2BB7"/>
    <w:rsid w:val="004B2C9B"/>
    <w:rsid w:val="004B2CAC"/>
    <w:rsid w:val="004B2E19"/>
    <w:rsid w:val="004B30DA"/>
    <w:rsid w:val="004B32B9"/>
    <w:rsid w:val="004B3A21"/>
    <w:rsid w:val="004B3C30"/>
    <w:rsid w:val="004B4218"/>
    <w:rsid w:val="004B461F"/>
    <w:rsid w:val="004B5242"/>
    <w:rsid w:val="004B5577"/>
    <w:rsid w:val="004B5C50"/>
    <w:rsid w:val="004B5CC4"/>
    <w:rsid w:val="004B5F5D"/>
    <w:rsid w:val="004B691D"/>
    <w:rsid w:val="004B6D08"/>
    <w:rsid w:val="004B70BD"/>
    <w:rsid w:val="004B71AE"/>
    <w:rsid w:val="004B7981"/>
    <w:rsid w:val="004B7AF4"/>
    <w:rsid w:val="004B7E14"/>
    <w:rsid w:val="004C003C"/>
    <w:rsid w:val="004C0129"/>
    <w:rsid w:val="004C04FA"/>
    <w:rsid w:val="004C0830"/>
    <w:rsid w:val="004C08D4"/>
    <w:rsid w:val="004C1166"/>
    <w:rsid w:val="004C1528"/>
    <w:rsid w:val="004C15E6"/>
    <w:rsid w:val="004C245F"/>
    <w:rsid w:val="004C250D"/>
    <w:rsid w:val="004C295E"/>
    <w:rsid w:val="004C2B03"/>
    <w:rsid w:val="004C2C40"/>
    <w:rsid w:val="004C2EAC"/>
    <w:rsid w:val="004C31BF"/>
    <w:rsid w:val="004C325C"/>
    <w:rsid w:val="004C3480"/>
    <w:rsid w:val="004C3E05"/>
    <w:rsid w:val="004C3EF1"/>
    <w:rsid w:val="004C3F36"/>
    <w:rsid w:val="004C3FBA"/>
    <w:rsid w:val="004C466F"/>
    <w:rsid w:val="004C4721"/>
    <w:rsid w:val="004C484B"/>
    <w:rsid w:val="004C4FFA"/>
    <w:rsid w:val="004C5FF1"/>
    <w:rsid w:val="004C6023"/>
    <w:rsid w:val="004C612B"/>
    <w:rsid w:val="004C61AB"/>
    <w:rsid w:val="004C6250"/>
    <w:rsid w:val="004C66B7"/>
    <w:rsid w:val="004C6D69"/>
    <w:rsid w:val="004C6F6A"/>
    <w:rsid w:val="004C7000"/>
    <w:rsid w:val="004C7031"/>
    <w:rsid w:val="004C732E"/>
    <w:rsid w:val="004C74E7"/>
    <w:rsid w:val="004C7F5F"/>
    <w:rsid w:val="004D046F"/>
    <w:rsid w:val="004D0632"/>
    <w:rsid w:val="004D09DD"/>
    <w:rsid w:val="004D10AF"/>
    <w:rsid w:val="004D122A"/>
    <w:rsid w:val="004D1408"/>
    <w:rsid w:val="004D15F2"/>
    <w:rsid w:val="004D1892"/>
    <w:rsid w:val="004D1B83"/>
    <w:rsid w:val="004D1C89"/>
    <w:rsid w:val="004D23A3"/>
    <w:rsid w:val="004D2BAA"/>
    <w:rsid w:val="004D2BB4"/>
    <w:rsid w:val="004D2DAE"/>
    <w:rsid w:val="004D2F7A"/>
    <w:rsid w:val="004D329D"/>
    <w:rsid w:val="004D3321"/>
    <w:rsid w:val="004D3BA6"/>
    <w:rsid w:val="004D4471"/>
    <w:rsid w:val="004D4490"/>
    <w:rsid w:val="004D45C1"/>
    <w:rsid w:val="004D4752"/>
    <w:rsid w:val="004D49A8"/>
    <w:rsid w:val="004D4A47"/>
    <w:rsid w:val="004D4E5A"/>
    <w:rsid w:val="004D5345"/>
    <w:rsid w:val="004D5913"/>
    <w:rsid w:val="004D595C"/>
    <w:rsid w:val="004D59BB"/>
    <w:rsid w:val="004D5A59"/>
    <w:rsid w:val="004D5B4A"/>
    <w:rsid w:val="004D5CAF"/>
    <w:rsid w:val="004D60C7"/>
    <w:rsid w:val="004D6999"/>
    <w:rsid w:val="004D6D00"/>
    <w:rsid w:val="004D6F0A"/>
    <w:rsid w:val="004D71EA"/>
    <w:rsid w:val="004D72FC"/>
    <w:rsid w:val="004D75D7"/>
    <w:rsid w:val="004D76AD"/>
    <w:rsid w:val="004D7ACE"/>
    <w:rsid w:val="004D7B89"/>
    <w:rsid w:val="004D7D52"/>
    <w:rsid w:val="004E0452"/>
    <w:rsid w:val="004E0500"/>
    <w:rsid w:val="004E05A9"/>
    <w:rsid w:val="004E06B7"/>
    <w:rsid w:val="004E0946"/>
    <w:rsid w:val="004E0A3D"/>
    <w:rsid w:val="004E0A6B"/>
    <w:rsid w:val="004E10F6"/>
    <w:rsid w:val="004E1C79"/>
    <w:rsid w:val="004E1CCA"/>
    <w:rsid w:val="004E2121"/>
    <w:rsid w:val="004E2CAE"/>
    <w:rsid w:val="004E2CE2"/>
    <w:rsid w:val="004E328C"/>
    <w:rsid w:val="004E3F23"/>
    <w:rsid w:val="004E44BA"/>
    <w:rsid w:val="004E44DF"/>
    <w:rsid w:val="004E4762"/>
    <w:rsid w:val="004E47F8"/>
    <w:rsid w:val="004E4BDF"/>
    <w:rsid w:val="004E4D02"/>
    <w:rsid w:val="004E5073"/>
    <w:rsid w:val="004E5488"/>
    <w:rsid w:val="004E57DF"/>
    <w:rsid w:val="004E5CF8"/>
    <w:rsid w:val="004E5D9F"/>
    <w:rsid w:val="004E5E54"/>
    <w:rsid w:val="004E6122"/>
    <w:rsid w:val="004E6177"/>
    <w:rsid w:val="004E6229"/>
    <w:rsid w:val="004E624B"/>
    <w:rsid w:val="004E62B2"/>
    <w:rsid w:val="004E637C"/>
    <w:rsid w:val="004E66C7"/>
    <w:rsid w:val="004E6AC3"/>
    <w:rsid w:val="004E6E87"/>
    <w:rsid w:val="004E7665"/>
    <w:rsid w:val="004E795B"/>
    <w:rsid w:val="004E7A83"/>
    <w:rsid w:val="004E7C9B"/>
    <w:rsid w:val="004F00FA"/>
    <w:rsid w:val="004F0176"/>
    <w:rsid w:val="004F01FA"/>
    <w:rsid w:val="004F0363"/>
    <w:rsid w:val="004F048D"/>
    <w:rsid w:val="004F05A0"/>
    <w:rsid w:val="004F05F7"/>
    <w:rsid w:val="004F0A5A"/>
    <w:rsid w:val="004F0B81"/>
    <w:rsid w:val="004F0FB6"/>
    <w:rsid w:val="004F1A09"/>
    <w:rsid w:val="004F1EA8"/>
    <w:rsid w:val="004F2307"/>
    <w:rsid w:val="004F2464"/>
    <w:rsid w:val="004F2603"/>
    <w:rsid w:val="004F273E"/>
    <w:rsid w:val="004F2777"/>
    <w:rsid w:val="004F2FE5"/>
    <w:rsid w:val="004F319C"/>
    <w:rsid w:val="004F31B8"/>
    <w:rsid w:val="004F32A8"/>
    <w:rsid w:val="004F3418"/>
    <w:rsid w:val="004F382C"/>
    <w:rsid w:val="004F3F8A"/>
    <w:rsid w:val="004F4155"/>
    <w:rsid w:val="004F4490"/>
    <w:rsid w:val="004F4AFC"/>
    <w:rsid w:val="004F4CC3"/>
    <w:rsid w:val="004F515E"/>
    <w:rsid w:val="004F5186"/>
    <w:rsid w:val="004F55D5"/>
    <w:rsid w:val="004F570F"/>
    <w:rsid w:val="004F5B08"/>
    <w:rsid w:val="004F5F92"/>
    <w:rsid w:val="004F63F3"/>
    <w:rsid w:val="004F65CB"/>
    <w:rsid w:val="004F679E"/>
    <w:rsid w:val="004F67A2"/>
    <w:rsid w:val="004F67AC"/>
    <w:rsid w:val="004F6E52"/>
    <w:rsid w:val="004F6E91"/>
    <w:rsid w:val="004F70BC"/>
    <w:rsid w:val="004F7956"/>
    <w:rsid w:val="004F7BED"/>
    <w:rsid w:val="004F7CCF"/>
    <w:rsid w:val="005001EB"/>
    <w:rsid w:val="00500329"/>
    <w:rsid w:val="0050046A"/>
    <w:rsid w:val="005004D2"/>
    <w:rsid w:val="00500B4A"/>
    <w:rsid w:val="00500DC9"/>
    <w:rsid w:val="00500EB5"/>
    <w:rsid w:val="0050112A"/>
    <w:rsid w:val="00501245"/>
    <w:rsid w:val="0050133C"/>
    <w:rsid w:val="0050151E"/>
    <w:rsid w:val="00501931"/>
    <w:rsid w:val="0050240B"/>
    <w:rsid w:val="00502554"/>
    <w:rsid w:val="005025AC"/>
    <w:rsid w:val="005039D8"/>
    <w:rsid w:val="00503DEB"/>
    <w:rsid w:val="00503E5F"/>
    <w:rsid w:val="0050421B"/>
    <w:rsid w:val="00504676"/>
    <w:rsid w:val="0050483B"/>
    <w:rsid w:val="00504905"/>
    <w:rsid w:val="00504A0A"/>
    <w:rsid w:val="00504AD1"/>
    <w:rsid w:val="00504B49"/>
    <w:rsid w:val="00504E1B"/>
    <w:rsid w:val="0050502D"/>
    <w:rsid w:val="0050514C"/>
    <w:rsid w:val="0050524B"/>
    <w:rsid w:val="00505465"/>
    <w:rsid w:val="00505670"/>
    <w:rsid w:val="00505CC8"/>
    <w:rsid w:val="00505E2D"/>
    <w:rsid w:val="0050676B"/>
    <w:rsid w:val="005068E7"/>
    <w:rsid w:val="00506932"/>
    <w:rsid w:val="00506B1A"/>
    <w:rsid w:val="00506E3A"/>
    <w:rsid w:val="00506FA8"/>
    <w:rsid w:val="0050701E"/>
    <w:rsid w:val="005072F9"/>
    <w:rsid w:val="0050785D"/>
    <w:rsid w:val="005079B3"/>
    <w:rsid w:val="00507A6C"/>
    <w:rsid w:val="00507AA7"/>
    <w:rsid w:val="00507D84"/>
    <w:rsid w:val="00510314"/>
    <w:rsid w:val="00510331"/>
    <w:rsid w:val="00510D17"/>
    <w:rsid w:val="00510E8D"/>
    <w:rsid w:val="00510FF5"/>
    <w:rsid w:val="005110E3"/>
    <w:rsid w:val="005112A3"/>
    <w:rsid w:val="005114FE"/>
    <w:rsid w:val="00511544"/>
    <w:rsid w:val="005117C6"/>
    <w:rsid w:val="00511CA3"/>
    <w:rsid w:val="00511FDD"/>
    <w:rsid w:val="00512284"/>
    <w:rsid w:val="005125E1"/>
    <w:rsid w:val="0051275C"/>
    <w:rsid w:val="0051279E"/>
    <w:rsid w:val="00512F5D"/>
    <w:rsid w:val="005136E4"/>
    <w:rsid w:val="005149E0"/>
    <w:rsid w:val="00514FC3"/>
    <w:rsid w:val="00515006"/>
    <w:rsid w:val="005150C7"/>
    <w:rsid w:val="005150D4"/>
    <w:rsid w:val="00515256"/>
    <w:rsid w:val="00516D28"/>
    <w:rsid w:val="00516E34"/>
    <w:rsid w:val="005177F7"/>
    <w:rsid w:val="00520416"/>
    <w:rsid w:val="005204B3"/>
    <w:rsid w:val="005208D7"/>
    <w:rsid w:val="00521705"/>
    <w:rsid w:val="00521CA1"/>
    <w:rsid w:val="00521F89"/>
    <w:rsid w:val="00522018"/>
    <w:rsid w:val="00522512"/>
    <w:rsid w:val="00522567"/>
    <w:rsid w:val="00522579"/>
    <w:rsid w:val="00522A84"/>
    <w:rsid w:val="00522F64"/>
    <w:rsid w:val="005232DE"/>
    <w:rsid w:val="00523600"/>
    <w:rsid w:val="00523941"/>
    <w:rsid w:val="005250F6"/>
    <w:rsid w:val="00525139"/>
    <w:rsid w:val="005251AD"/>
    <w:rsid w:val="00525300"/>
    <w:rsid w:val="005255E7"/>
    <w:rsid w:val="005256EA"/>
    <w:rsid w:val="0052590E"/>
    <w:rsid w:val="00525983"/>
    <w:rsid w:val="00525B65"/>
    <w:rsid w:val="00525C11"/>
    <w:rsid w:val="00525E4D"/>
    <w:rsid w:val="0052603B"/>
    <w:rsid w:val="0052625B"/>
    <w:rsid w:val="00526588"/>
    <w:rsid w:val="00526881"/>
    <w:rsid w:val="00526BFF"/>
    <w:rsid w:val="00526FB2"/>
    <w:rsid w:val="005275B2"/>
    <w:rsid w:val="0052767E"/>
    <w:rsid w:val="005276CA"/>
    <w:rsid w:val="005279AB"/>
    <w:rsid w:val="00527A8B"/>
    <w:rsid w:val="00527C9B"/>
    <w:rsid w:val="00527E53"/>
    <w:rsid w:val="00530185"/>
    <w:rsid w:val="00530A3A"/>
    <w:rsid w:val="00530B39"/>
    <w:rsid w:val="00530D5F"/>
    <w:rsid w:val="0053179B"/>
    <w:rsid w:val="005318A1"/>
    <w:rsid w:val="005318BC"/>
    <w:rsid w:val="00531A78"/>
    <w:rsid w:val="00531DEE"/>
    <w:rsid w:val="00531FA9"/>
    <w:rsid w:val="0053219A"/>
    <w:rsid w:val="00532AC3"/>
    <w:rsid w:val="0053338C"/>
    <w:rsid w:val="0053375F"/>
    <w:rsid w:val="00533A83"/>
    <w:rsid w:val="00533F4C"/>
    <w:rsid w:val="00533FBB"/>
    <w:rsid w:val="005346D8"/>
    <w:rsid w:val="0053481D"/>
    <w:rsid w:val="005349CD"/>
    <w:rsid w:val="005349E0"/>
    <w:rsid w:val="00534A6E"/>
    <w:rsid w:val="00534C70"/>
    <w:rsid w:val="00534E40"/>
    <w:rsid w:val="00534FFA"/>
    <w:rsid w:val="005350C8"/>
    <w:rsid w:val="005352C6"/>
    <w:rsid w:val="005352D4"/>
    <w:rsid w:val="0053555F"/>
    <w:rsid w:val="005357A1"/>
    <w:rsid w:val="00535B21"/>
    <w:rsid w:val="0053631A"/>
    <w:rsid w:val="005363A8"/>
    <w:rsid w:val="005369A6"/>
    <w:rsid w:val="00536D82"/>
    <w:rsid w:val="00536DBE"/>
    <w:rsid w:val="005370AB"/>
    <w:rsid w:val="005371D9"/>
    <w:rsid w:val="00537435"/>
    <w:rsid w:val="0053753C"/>
    <w:rsid w:val="005375DE"/>
    <w:rsid w:val="00537BC0"/>
    <w:rsid w:val="00537F6D"/>
    <w:rsid w:val="00537FEB"/>
    <w:rsid w:val="00540117"/>
    <w:rsid w:val="005401FE"/>
    <w:rsid w:val="005402AB"/>
    <w:rsid w:val="005406E4"/>
    <w:rsid w:val="00540ADC"/>
    <w:rsid w:val="005410EE"/>
    <w:rsid w:val="00541291"/>
    <w:rsid w:val="00541321"/>
    <w:rsid w:val="00541424"/>
    <w:rsid w:val="00541899"/>
    <w:rsid w:val="00542163"/>
    <w:rsid w:val="00542563"/>
    <w:rsid w:val="005425ED"/>
    <w:rsid w:val="00543528"/>
    <w:rsid w:val="00543A1D"/>
    <w:rsid w:val="00543FB2"/>
    <w:rsid w:val="005444AE"/>
    <w:rsid w:val="005449C1"/>
    <w:rsid w:val="00544C9B"/>
    <w:rsid w:val="00545309"/>
    <w:rsid w:val="00545DBD"/>
    <w:rsid w:val="005463F2"/>
    <w:rsid w:val="00547CF5"/>
    <w:rsid w:val="005509E8"/>
    <w:rsid w:val="00550D01"/>
    <w:rsid w:val="00550D05"/>
    <w:rsid w:val="00551132"/>
    <w:rsid w:val="0055164C"/>
    <w:rsid w:val="00551D6A"/>
    <w:rsid w:val="00551EEE"/>
    <w:rsid w:val="005527C6"/>
    <w:rsid w:val="00552DB4"/>
    <w:rsid w:val="00552E51"/>
    <w:rsid w:val="00553023"/>
    <w:rsid w:val="00553185"/>
    <w:rsid w:val="005538A2"/>
    <w:rsid w:val="00553AA1"/>
    <w:rsid w:val="00554091"/>
    <w:rsid w:val="0055430C"/>
    <w:rsid w:val="00554336"/>
    <w:rsid w:val="0055479A"/>
    <w:rsid w:val="005547D3"/>
    <w:rsid w:val="00554ABF"/>
    <w:rsid w:val="00554F59"/>
    <w:rsid w:val="005552BD"/>
    <w:rsid w:val="005554BE"/>
    <w:rsid w:val="00555504"/>
    <w:rsid w:val="0055583B"/>
    <w:rsid w:val="0055615D"/>
    <w:rsid w:val="00556502"/>
    <w:rsid w:val="00556A9F"/>
    <w:rsid w:val="00556CBE"/>
    <w:rsid w:val="00556E74"/>
    <w:rsid w:val="00556EAA"/>
    <w:rsid w:val="005570AD"/>
    <w:rsid w:val="005574D0"/>
    <w:rsid w:val="005579B6"/>
    <w:rsid w:val="00557AB6"/>
    <w:rsid w:val="00557C4B"/>
    <w:rsid w:val="0056053A"/>
    <w:rsid w:val="005605D8"/>
    <w:rsid w:val="00560A17"/>
    <w:rsid w:val="00560AEB"/>
    <w:rsid w:val="00560CFF"/>
    <w:rsid w:val="005612D1"/>
    <w:rsid w:val="0056151C"/>
    <w:rsid w:val="00561CC9"/>
    <w:rsid w:val="00561D26"/>
    <w:rsid w:val="00561D64"/>
    <w:rsid w:val="00561F8F"/>
    <w:rsid w:val="00562101"/>
    <w:rsid w:val="0056272C"/>
    <w:rsid w:val="0056275F"/>
    <w:rsid w:val="00562B49"/>
    <w:rsid w:val="00562F06"/>
    <w:rsid w:val="00563633"/>
    <w:rsid w:val="00563E41"/>
    <w:rsid w:val="00564046"/>
    <w:rsid w:val="005640B4"/>
    <w:rsid w:val="00564268"/>
    <w:rsid w:val="00564309"/>
    <w:rsid w:val="00564402"/>
    <w:rsid w:val="0056446F"/>
    <w:rsid w:val="0056451C"/>
    <w:rsid w:val="005645C4"/>
    <w:rsid w:val="005647FF"/>
    <w:rsid w:val="00564821"/>
    <w:rsid w:val="00564A7F"/>
    <w:rsid w:val="00564B8B"/>
    <w:rsid w:val="00564D3E"/>
    <w:rsid w:val="00564E85"/>
    <w:rsid w:val="005651B1"/>
    <w:rsid w:val="0056530B"/>
    <w:rsid w:val="00565C0A"/>
    <w:rsid w:val="00565C1E"/>
    <w:rsid w:val="00565FFB"/>
    <w:rsid w:val="005661F1"/>
    <w:rsid w:val="005663EB"/>
    <w:rsid w:val="005669AA"/>
    <w:rsid w:val="00566FF5"/>
    <w:rsid w:val="00567089"/>
    <w:rsid w:val="00567513"/>
    <w:rsid w:val="00567BCF"/>
    <w:rsid w:val="00567CF8"/>
    <w:rsid w:val="00567D0A"/>
    <w:rsid w:val="00570110"/>
    <w:rsid w:val="00570BD6"/>
    <w:rsid w:val="00570CA8"/>
    <w:rsid w:val="00570F09"/>
    <w:rsid w:val="005710F8"/>
    <w:rsid w:val="00571154"/>
    <w:rsid w:val="0057194F"/>
    <w:rsid w:val="00571ABF"/>
    <w:rsid w:val="00571F18"/>
    <w:rsid w:val="00571FDF"/>
    <w:rsid w:val="00572BFA"/>
    <w:rsid w:val="00573132"/>
    <w:rsid w:val="00573148"/>
    <w:rsid w:val="0057316D"/>
    <w:rsid w:val="005733E5"/>
    <w:rsid w:val="005736A6"/>
    <w:rsid w:val="00573712"/>
    <w:rsid w:val="00573A8E"/>
    <w:rsid w:val="00573DDB"/>
    <w:rsid w:val="005746A8"/>
    <w:rsid w:val="00574A0A"/>
    <w:rsid w:val="00575153"/>
    <w:rsid w:val="0057522C"/>
    <w:rsid w:val="00575F91"/>
    <w:rsid w:val="00576560"/>
    <w:rsid w:val="005768C2"/>
    <w:rsid w:val="00576C86"/>
    <w:rsid w:val="00576CEA"/>
    <w:rsid w:val="00576D26"/>
    <w:rsid w:val="005777C4"/>
    <w:rsid w:val="00577AF1"/>
    <w:rsid w:val="005809BB"/>
    <w:rsid w:val="005809C8"/>
    <w:rsid w:val="005809FB"/>
    <w:rsid w:val="00580C79"/>
    <w:rsid w:val="00580C9B"/>
    <w:rsid w:val="00580CD9"/>
    <w:rsid w:val="00580D3E"/>
    <w:rsid w:val="00580D9D"/>
    <w:rsid w:val="005818B5"/>
    <w:rsid w:val="00581C4F"/>
    <w:rsid w:val="00581F05"/>
    <w:rsid w:val="0058203D"/>
    <w:rsid w:val="00582068"/>
    <w:rsid w:val="00582142"/>
    <w:rsid w:val="00582927"/>
    <w:rsid w:val="00582DEC"/>
    <w:rsid w:val="005832F3"/>
    <w:rsid w:val="00583E73"/>
    <w:rsid w:val="00584810"/>
    <w:rsid w:val="005849A3"/>
    <w:rsid w:val="005854DE"/>
    <w:rsid w:val="0058567F"/>
    <w:rsid w:val="0058572E"/>
    <w:rsid w:val="005857C9"/>
    <w:rsid w:val="00585AF9"/>
    <w:rsid w:val="00585DAA"/>
    <w:rsid w:val="00586041"/>
    <w:rsid w:val="005860CC"/>
    <w:rsid w:val="00586180"/>
    <w:rsid w:val="00587026"/>
    <w:rsid w:val="00587A58"/>
    <w:rsid w:val="00590154"/>
    <w:rsid w:val="00590A1A"/>
    <w:rsid w:val="00591110"/>
    <w:rsid w:val="00591308"/>
    <w:rsid w:val="005913FF"/>
    <w:rsid w:val="005914AD"/>
    <w:rsid w:val="005919CE"/>
    <w:rsid w:val="005919EE"/>
    <w:rsid w:val="00591E7B"/>
    <w:rsid w:val="00591EB3"/>
    <w:rsid w:val="00591EE2"/>
    <w:rsid w:val="0059248B"/>
    <w:rsid w:val="005925C5"/>
    <w:rsid w:val="00592660"/>
    <w:rsid w:val="0059293D"/>
    <w:rsid w:val="00592DF6"/>
    <w:rsid w:val="00592FA4"/>
    <w:rsid w:val="005931A8"/>
    <w:rsid w:val="005937A9"/>
    <w:rsid w:val="00593D49"/>
    <w:rsid w:val="00594515"/>
    <w:rsid w:val="00594730"/>
    <w:rsid w:val="00594A0A"/>
    <w:rsid w:val="00594E28"/>
    <w:rsid w:val="005951AC"/>
    <w:rsid w:val="00595B6E"/>
    <w:rsid w:val="00595CC8"/>
    <w:rsid w:val="00595D3E"/>
    <w:rsid w:val="00595DAB"/>
    <w:rsid w:val="005960F5"/>
    <w:rsid w:val="0059669A"/>
    <w:rsid w:val="0059688D"/>
    <w:rsid w:val="00596AEF"/>
    <w:rsid w:val="00596BA7"/>
    <w:rsid w:val="00596C32"/>
    <w:rsid w:val="00596D13"/>
    <w:rsid w:val="00596F26"/>
    <w:rsid w:val="00596F72"/>
    <w:rsid w:val="0059702D"/>
    <w:rsid w:val="00597088"/>
    <w:rsid w:val="0059749A"/>
    <w:rsid w:val="00597567"/>
    <w:rsid w:val="005975B9"/>
    <w:rsid w:val="005978E1"/>
    <w:rsid w:val="00597B4E"/>
    <w:rsid w:val="005A00E6"/>
    <w:rsid w:val="005A00F9"/>
    <w:rsid w:val="005A037A"/>
    <w:rsid w:val="005A05F4"/>
    <w:rsid w:val="005A082D"/>
    <w:rsid w:val="005A08C9"/>
    <w:rsid w:val="005A0A40"/>
    <w:rsid w:val="005A0FA9"/>
    <w:rsid w:val="005A16A0"/>
    <w:rsid w:val="005A1931"/>
    <w:rsid w:val="005A1953"/>
    <w:rsid w:val="005A1A55"/>
    <w:rsid w:val="005A1F35"/>
    <w:rsid w:val="005A238A"/>
    <w:rsid w:val="005A3BC4"/>
    <w:rsid w:val="005A3C3F"/>
    <w:rsid w:val="005A3FC6"/>
    <w:rsid w:val="005A4193"/>
    <w:rsid w:val="005A4263"/>
    <w:rsid w:val="005A452A"/>
    <w:rsid w:val="005A45C5"/>
    <w:rsid w:val="005A4C3E"/>
    <w:rsid w:val="005A5162"/>
    <w:rsid w:val="005A5480"/>
    <w:rsid w:val="005A5498"/>
    <w:rsid w:val="005A54D4"/>
    <w:rsid w:val="005A58FA"/>
    <w:rsid w:val="005A5E3D"/>
    <w:rsid w:val="005A60B7"/>
    <w:rsid w:val="005A6A0A"/>
    <w:rsid w:val="005A70BA"/>
    <w:rsid w:val="005A72A4"/>
    <w:rsid w:val="005A7668"/>
    <w:rsid w:val="005A7821"/>
    <w:rsid w:val="005A796B"/>
    <w:rsid w:val="005A7D73"/>
    <w:rsid w:val="005A7EBC"/>
    <w:rsid w:val="005B01C5"/>
    <w:rsid w:val="005B0DC3"/>
    <w:rsid w:val="005B15FB"/>
    <w:rsid w:val="005B1C23"/>
    <w:rsid w:val="005B2342"/>
    <w:rsid w:val="005B261A"/>
    <w:rsid w:val="005B2815"/>
    <w:rsid w:val="005B2B6B"/>
    <w:rsid w:val="005B2BE4"/>
    <w:rsid w:val="005B2F27"/>
    <w:rsid w:val="005B3792"/>
    <w:rsid w:val="005B37FF"/>
    <w:rsid w:val="005B39F8"/>
    <w:rsid w:val="005B3AE4"/>
    <w:rsid w:val="005B3FE1"/>
    <w:rsid w:val="005B40EF"/>
    <w:rsid w:val="005B462B"/>
    <w:rsid w:val="005B479D"/>
    <w:rsid w:val="005B47E5"/>
    <w:rsid w:val="005B4A09"/>
    <w:rsid w:val="005B50AA"/>
    <w:rsid w:val="005B5160"/>
    <w:rsid w:val="005B5224"/>
    <w:rsid w:val="005B5270"/>
    <w:rsid w:val="005B5687"/>
    <w:rsid w:val="005B5AC0"/>
    <w:rsid w:val="005B5DE3"/>
    <w:rsid w:val="005B5E9B"/>
    <w:rsid w:val="005B62D1"/>
    <w:rsid w:val="005B6852"/>
    <w:rsid w:val="005B6A7A"/>
    <w:rsid w:val="005B6AE8"/>
    <w:rsid w:val="005B6E3E"/>
    <w:rsid w:val="005B6EEA"/>
    <w:rsid w:val="005B6F31"/>
    <w:rsid w:val="005B7123"/>
    <w:rsid w:val="005B78F2"/>
    <w:rsid w:val="005B7C3F"/>
    <w:rsid w:val="005B7C52"/>
    <w:rsid w:val="005B7D6E"/>
    <w:rsid w:val="005C06AD"/>
    <w:rsid w:val="005C0813"/>
    <w:rsid w:val="005C08A0"/>
    <w:rsid w:val="005C0980"/>
    <w:rsid w:val="005C0AB4"/>
    <w:rsid w:val="005C0C96"/>
    <w:rsid w:val="005C0ED2"/>
    <w:rsid w:val="005C1C99"/>
    <w:rsid w:val="005C209E"/>
    <w:rsid w:val="005C257C"/>
    <w:rsid w:val="005C2943"/>
    <w:rsid w:val="005C3224"/>
    <w:rsid w:val="005C334A"/>
    <w:rsid w:val="005C3776"/>
    <w:rsid w:val="005C382F"/>
    <w:rsid w:val="005C3B03"/>
    <w:rsid w:val="005C44E2"/>
    <w:rsid w:val="005C4A55"/>
    <w:rsid w:val="005C4B4F"/>
    <w:rsid w:val="005C4C21"/>
    <w:rsid w:val="005C52C5"/>
    <w:rsid w:val="005C5442"/>
    <w:rsid w:val="005C5C11"/>
    <w:rsid w:val="005C5D30"/>
    <w:rsid w:val="005C6086"/>
    <w:rsid w:val="005C61BE"/>
    <w:rsid w:val="005C630B"/>
    <w:rsid w:val="005C65D7"/>
    <w:rsid w:val="005C6707"/>
    <w:rsid w:val="005C67CF"/>
    <w:rsid w:val="005C68CF"/>
    <w:rsid w:val="005C6E84"/>
    <w:rsid w:val="005C77AF"/>
    <w:rsid w:val="005C7A43"/>
    <w:rsid w:val="005C7B50"/>
    <w:rsid w:val="005C7C1B"/>
    <w:rsid w:val="005C7C66"/>
    <w:rsid w:val="005D013E"/>
    <w:rsid w:val="005D0D6C"/>
    <w:rsid w:val="005D0F0A"/>
    <w:rsid w:val="005D1567"/>
    <w:rsid w:val="005D185F"/>
    <w:rsid w:val="005D1DDE"/>
    <w:rsid w:val="005D2029"/>
    <w:rsid w:val="005D2212"/>
    <w:rsid w:val="005D259E"/>
    <w:rsid w:val="005D25AB"/>
    <w:rsid w:val="005D25ED"/>
    <w:rsid w:val="005D2AD8"/>
    <w:rsid w:val="005D2BF8"/>
    <w:rsid w:val="005D39E0"/>
    <w:rsid w:val="005D44DF"/>
    <w:rsid w:val="005D4529"/>
    <w:rsid w:val="005D458C"/>
    <w:rsid w:val="005D4E94"/>
    <w:rsid w:val="005D4FD9"/>
    <w:rsid w:val="005D571B"/>
    <w:rsid w:val="005D5CA0"/>
    <w:rsid w:val="005D5F65"/>
    <w:rsid w:val="005D5FBF"/>
    <w:rsid w:val="005D61C3"/>
    <w:rsid w:val="005D6274"/>
    <w:rsid w:val="005D6678"/>
    <w:rsid w:val="005D7233"/>
    <w:rsid w:val="005D735E"/>
    <w:rsid w:val="005D7540"/>
    <w:rsid w:val="005D7AA4"/>
    <w:rsid w:val="005D7E56"/>
    <w:rsid w:val="005E0128"/>
    <w:rsid w:val="005E02A0"/>
    <w:rsid w:val="005E0467"/>
    <w:rsid w:val="005E0632"/>
    <w:rsid w:val="005E0740"/>
    <w:rsid w:val="005E0829"/>
    <w:rsid w:val="005E0FE8"/>
    <w:rsid w:val="005E0FED"/>
    <w:rsid w:val="005E1460"/>
    <w:rsid w:val="005E1584"/>
    <w:rsid w:val="005E1BFE"/>
    <w:rsid w:val="005E217D"/>
    <w:rsid w:val="005E227B"/>
    <w:rsid w:val="005E2297"/>
    <w:rsid w:val="005E2759"/>
    <w:rsid w:val="005E2778"/>
    <w:rsid w:val="005E2AB1"/>
    <w:rsid w:val="005E2AF9"/>
    <w:rsid w:val="005E2C07"/>
    <w:rsid w:val="005E2C62"/>
    <w:rsid w:val="005E2E7F"/>
    <w:rsid w:val="005E2F6A"/>
    <w:rsid w:val="005E2FA4"/>
    <w:rsid w:val="005E3674"/>
    <w:rsid w:val="005E38BD"/>
    <w:rsid w:val="005E3D9E"/>
    <w:rsid w:val="005E40B0"/>
    <w:rsid w:val="005E40B1"/>
    <w:rsid w:val="005E46AA"/>
    <w:rsid w:val="005E4AF2"/>
    <w:rsid w:val="005E4BE0"/>
    <w:rsid w:val="005E56AD"/>
    <w:rsid w:val="005E570B"/>
    <w:rsid w:val="005E5A61"/>
    <w:rsid w:val="005E5C42"/>
    <w:rsid w:val="005E6006"/>
    <w:rsid w:val="005E6181"/>
    <w:rsid w:val="005E66BD"/>
    <w:rsid w:val="005E69A1"/>
    <w:rsid w:val="005E70D3"/>
    <w:rsid w:val="005E7244"/>
    <w:rsid w:val="005E75A0"/>
    <w:rsid w:val="005E78F6"/>
    <w:rsid w:val="005E7ACD"/>
    <w:rsid w:val="005E7CA3"/>
    <w:rsid w:val="005F0188"/>
    <w:rsid w:val="005F0479"/>
    <w:rsid w:val="005F0860"/>
    <w:rsid w:val="005F0A6C"/>
    <w:rsid w:val="005F0A72"/>
    <w:rsid w:val="005F0D75"/>
    <w:rsid w:val="005F22B5"/>
    <w:rsid w:val="005F2327"/>
    <w:rsid w:val="005F236C"/>
    <w:rsid w:val="005F2E8F"/>
    <w:rsid w:val="005F2FD7"/>
    <w:rsid w:val="005F3529"/>
    <w:rsid w:val="005F3B6A"/>
    <w:rsid w:val="005F404E"/>
    <w:rsid w:val="005F41E4"/>
    <w:rsid w:val="005F436D"/>
    <w:rsid w:val="005F4589"/>
    <w:rsid w:val="005F4718"/>
    <w:rsid w:val="005F4924"/>
    <w:rsid w:val="005F4D65"/>
    <w:rsid w:val="005F4F0B"/>
    <w:rsid w:val="005F4F5B"/>
    <w:rsid w:val="005F51E7"/>
    <w:rsid w:val="005F54EE"/>
    <w:rsid w:val="005F574E"/>
    <w:rsid w:val="005F5B7C"/>
    <w:rsid w:val="005F61FD"/>
    <w:rsid w:val="005F64F2"/>
    <w:rsid w:val="005F66BC"/>
    <w:rsid w:val="005F6ED6"/>
    <w:rsid w:val="005F6F72"/>
    <w:rsid w:val="005F72DF"/>
    <w:rsid w:val="005F7468"/>
    <w:rsid w:val="005F7767"/>
    <w:rsid w:val="005F7867"/>
    <w:rsid w:val="005F7AD7"/>
    <w:rsid w:val="005F7B70"/>
    <w:rsid w:val="005F7DB1"/>
    <w:rsid w:val="00600565"/>
    <w:rsid w:val="00600B65"/>
    <w:rsid w:val="00600BA7"/>
    <w:rsid w:val="0060144A"/>
    <w:rsid w:val="00601990"/>
    <w:rsid w:val="00602FFD"/>
    <w:rsid w:val="0060362B"/>
    <w:rsid w:val="00603FAA"/>
    <w:rsid w:val="00603FCB"/>
    <w:rsid w:val="00604C8F"/>
    <w:rsid w:val="0060503E"/>
    <w:rsid w:val="006050C0"/>
    <w:rsid w:val="00605410"/>
    <w:rsid w:val="00605424"/>
    <w:rsid w:val="006054C1"/>
    <w:rsid w:val="00605F55"/>
    <w:rsid w:val="00606093"/>
    <w:rsid w:val="00606213"/>
    <w:rsid w:val="00606223"/>
    <w:rsid w:val="006062A2"/>
    <w:rsid w:val="00606D2B"/>
    <w:rsid w:val="00606F61"/>
    <w:rsid w:val="00607611"/>
    <w:rsid w:val="00607735"/>
    <w:rsid w:val="0060789E"/>
    <w:rsid w:val="00607BCC"/>
    <w:rsid w:val="00607D4C"/>
    <w:rsid w:val="00607DD5"/>
    <w:rsid w:val="0061008C"/>
    <w:rsid w:val="00610129"/>
    <w:rsid w:val="00610175"/>
    <w:rsid w:val="00610259"/>
    <w:rsid w:val="0061064C"/>
    <w:rsid w:val="0061093E"/>
    <w:rsid w:val="00610B5E"/>
    <w:rsid w:val="00610F7A"/>
    <w:rsid w:val="00610FBA"/>
    <w:rsid w:val="0061155E"/>
    <w:rsid w:val="006116BC"/>
    <w:rsid w:val="00611967"/>
    <w:rsid w:val="00611C95"/>
    <w:rsid w:val="00611D36"/>
    <w:rsid w:val="00611E0F"/>
    <w:rsid w:val="00611F64"/>
    <w:rsid w:val="006127AA"/>
    <w:rsid w:val="0061288B"/>
    <w:rsid w:val="00612EC0"/>
    <w:rsid w:val="00613390"/>
    <w:rsid w:val="00613805"/>
    <w:rsid w:val="00613836"/>
    <w:rsid w:val="00613920"/>
    <w:rsid w:val="00613B1C"/>
    <w:rsid w:val="00613D2F"/>
    <w:rsid w:val="00613EDE"/>
    <w:rsid w:val="00613F69"/>
    <w:rsid w:val="00613F99"/>
    <w:rsid w:val="00614134"/>
    <w:rsid w:val="00614548"/>
    <w:rsid w:val="00614B7C"/>
    <w:rsid w:val="00614BE5"/>
    <w:rsid w:val="00614C64"/>
    <w:rsid w:val="00614E7E"/>
    <w:rsid w:val="006151F0"/>
    <w:rsid w:val="00615929"/>
    <w:rsid w:val="00615A18"/>
    <w:rsid w:val="00615DC0"/>
    <w:rsid w:val="006162A3"/>
    <w:rsid w:val="00616735"/>
    <w:rsid w:val="00616C87"/>
    <w:rsid w:val="006177C5"/>
    <w:rsid w:val="0062040A"/>
    <w:rsid w:val="006207D6"/>
    <w:rsid w:val="006208C2"/>
    <w:rsid w:val="00620E67"/>
    <w:rsid w:val="00620E82"/>
    <w:rsid w:val="00621050"/>
    <w:rsid w:val="006210C8"/>
    <w:rsid w:val="006211DB"/>
    <w:rsid w:val="006213D1"/>
    <w:rsid w:val="0062195C"/>
    <w:rsid w:val="00621EFD"/>
    <w:rsid w:val="006228A2"/>
    <w:rsid w:val="00622A0B"/>
    <w:rsid w:val="00622AC4"/>
    <w:rsid w:val="00622B4E"/>
    <w:rsid w:val="00622C72"/>
    <w:rsid w:val="00622E71"/>
    <w:rsid w:val="00623923"/>
    <w:rsid w:val="00623EF0"/>
    <w:rsid w:val="006244FA"/>
    <w:rsid w:val="006249C2"/>
    <w:rsid w:val="00625042"/>
    <w:rsid w:val="0062536A"/>
    <w:rsid w:val="0062552C"/>
    <w:rsid w:val="006259CF"/>
    <w:rsid w:val="00625D3E"/>
    <w:rsid w:val="0062617D"/>
    <w:rsid w:val="00626323"/>
    <w:rsid w:val="0062633A"/>
    <w:rsid w:val="006263BB"/>
    <w:rsid w:val="006264C9"/>
    <w:rsid w:val="006271BF"/>
    <w:rsid w:val="006273D2"/>
    <w:rsid w:val="00627562"/>
    <w:rsid w:val="00627722"/>
    <w:rsid w:val="0062774D"/>
    <w:rsid w:val="00627ADF"/>
    <w:rsid w:val="00627DA6"/>
    <w:rsid w:val="00627F30"/>
    <w:rsid w:val="00627FA0"/>
    <w:rsid w:val="00630476"/>
    <w:rsid w:val="00630AEF"/>
    <w:rsid w:val="0063154A"/>
    <w:rsid w:val="0063155E"/>
    <w:rsid w:val="006315F1"/>
    <w:rsid w:val="0063193E"/>
    <w:rsid w:val="00631EC1"/>
    <w:rsid w:val="00631F5B"/>
    <w:rsid w:val="0063241D"/>
    <w:rsid w:val="00632944"/>
    <w:rsid w:val="0063294C"/>
    <w:rsid w:val="00632CC4"/>
    <w:rsid w:val="0063310A"/>
    <w:rsid w:val="00633440"/>
    <w:rsid w:val="00633CBC"/>
    <w:rsid w:val="00634231"/>
    <w:rsid w:val="00634DB2"/>
    <w:rsid w:val="00634F5A"/>
    <w:rsid w:val="0063514F"/>
    <w:rsid w:val="0063543B"/>
    <w:rsid w:val="00635578"/>
    <w:rsid w:val="0063562F"/>
    <w:rsid w:val="00635B3A"/>
    <w:rsid w:val="00635CAF"/>
    <w:rsid w:val="00636287"/>
    <w:rsid w:val="0063628E"/>
    <w:rsid w:val="00636BD4"/>
    <w:rsid w:val="00637148"/>
    <w:rsid w:val="006371A4"/>
    <w:rsid w:val="00637232"/>
    <w:rsid w:val="00637252"/>
    <w:rsid w:val="006373F2"/>
    <w:rsid w:val="00637433"/>
    <w:rsid w:val="006378D5"/>
    <w:rsid w:val="00637EFC"/>
    <w:rsid w:val="00637F58"/>
    <w:rsid w:val="0064038A"/>
    <w:rsid w:val="0064043F"/>
    <w:rsid w:val="00640490"/>
    <w:rsid w:val="006405D7"/>
    <w:rsid w:val="006408DE"/>
    <w:rsid w:val="00640D00"/>
    <w:rsid w:val="00640DDB"/>
    <w:rsid w:val="00640E21"/>
    <w:rsid w:val="00640F31"/>
    <w:rsid w:val="006416B2"/>
    <w:rsid w:val="00641872"/>
    <w:rsid w:val="00641AB4"/>
    <w:rsid w:val="00641EB0"/>
    <w:rsid w:val="00642412"/>
    <w:rsid w:val="0064243E"/>
    <w:rsid w:val="0064262F"/>
    <w:rsid w:val="00643037"/>
    <w:rsid w:val="00643137"/>
    <w:rsid w:val="006435E4"/>
    <w:rsid w:val="006436F7"/>
    <w:rsid w:val="0064385D"/>
    <w:rsid w:val="00643D41"/>
    <w:rsid w:val="00643F6D"/>
    <w:rsid w:val="00644013"/>
    <w:rsid w:val="00644146"/>
    <w:rsid w:val="0064464C"/>
    <w:rsid w:val="00645098"/>
    <w:rsid w:val="006458E8"/>
    <w:rsid w:val="00645CC8"/>
    <w:rsid w:val="006460AA"/>
    <w:rsid w:val="0064625F"/>
    <w:rsid w:val="00646289"/>
    <w:rsid w:val="00646AE6"/>
    <w:rsid w:val="0064706D"/>
    <w:rsid w:val="0064752C"/>
    <w:rsid w:val="006478E7"/>
    <w:rsid w:val="006479FB"/>
    <w:rsid w:val="00650281"/>
    <w:rsid w:val="00650762"/>
    <w:rsid w:val="00650A30"/>
    <w:rsid w:val="00650E2B"/>
    <w:rsid w:val="006512B4"/>
    <w:rsid w:val="006514A5"/>
    <w:rsid w:val="006515CF"/>
    <w:rsid w:val="0065179A"/>
    <w:rsid w:val="00651B40"/>
    <w:rsid w:val="00651C28"/>
    <w:rsid w:val="00651D65"/>
    <w:rsid w:val="0065208C"/>
    <w:rsid w:val="00652284"/>
    <w:rsid w:val="0065243D"/>
    <w:rsid w:val="006528F3"/>
    <w:rsid w:val="006534DE"/>
    <w:rsid w:val="0065358C"/>
    <w:rsid w:val="00653FC5"/>
    <w:rsid w:val="006540A9"/>
    <w:rsid w:val="00654383"/>
    <w:rsid w:val="006543B2"/>
    <w:rsid w:val="006545FE"/>
    <w:rsid w:val="0065499F"/>
    <w:rsid w:val="00654BB3"/>
    <w:rsid w:val="00654D8E"/>
    <w:rsid w:val="00654EA8"/>
    <w:rsid w:val="00655074"/>
    <w:rsid w:val="00655136"/>
    <w:rsid w:val="00655154"/>
    <w:rsid w:val="006554A4"/>
    <w:rsid w:val="006557E3"/>
    <w:rsid w:val="00655805"/>
    <w:rsid w:val="00655B13"/>
    <w:rsid w:val="00655B1D"/>
    <w:rsid w:val="00655C02"/>
    <w:rsid w:val="00655E2B"/>
    <w:rsid w:val="00657581"/>
    <w:rsid w:val="00657B75"/>
    <w:rsid w:val="00657B7C"/>
    <w:rsid w:val="00657D9A"/>
    <w:rsid w:val="00660B36"/>
    <w:rsid w:val="00660B59"/>
    <w:rsid w:val="00660B7F"/>
    <w:rsid w:val="006611C5"/>
    <w:rsid w:val="006625D1"/>
    <w:rsid w:val="006629EF"/>
    <w:rsid w:val="0066303C"/>
    <w:rsid w:val="006634E5"/>
    <w:rsid w:val="006635E2"/>
    <w:rsid w:val="0066408F"/>
    <w:rsid w:val="00664174"/>
    <w:rsid w:val="0066417B"/>
    <w:rsid w:val="006645B1"/>
    <w:rsid w:val="0066466F"/>
    <w:rsid w:val="00664988"/>
    <w:rsid w:val="00664BC1"/>
    <w:rsid w:val="00664C8B"/>
    <w:rsid w:val="00664D3C"/>
    <w:rsid w:val="00664F78"/>
    <w:rsid w:val="00665715"/>
    <w:rsid w:val="0066586A"/>
    <w:rsid w:val="00665D9C"/>
    <w:rsid w:val="00666241"/>
    <w:rsid w:val="0066639E"/>
    <w:rsid w:val="006666F1"/>
    <w:rsid w:val="00666D28"/>
    <w:rsid w:val="00666D61"/>
    <w:rsid w:val="00666F66"/>
    <w:rsid w:val="00667C6F"/>
    <w:rsid w:val="00667CE0"/>
    <w:rsid w:val="006706B4"/>
    <w:rsid w:val="0067097D"/>
    <w:rsid w:val="00670E43"/>
    <w:rsid w:val="00670EBF"/>
    <w:rsid w:val="00671056"/>
    <w:rsid w:val="006716A6"/>
    <w:rsid w:val="006716AD"/>
    <w:rsid w:val="006716F1"/>
    <w:rsid w:val="00671B28"/>
    <w:rsid w:val="00671BEA"/>
    <w:rsid w:val="006726F6"/>
    <w:rsid w:val="00672732"/>
    <w:rsid w:val="00672733"/>
    <w:rsid w:val="00673541"/>
    <w:rsid w:val="0067361F"/>
    <w:rsid w:val="0067366B"/>
    <w:rsid w:val="006738B8"/>
    <w:rsid w:val="00673A8D"/>
    <w:rsid w:val="00673C29"/>
    <w:rsid w:val="00673D4A"/>
    <w:rsid w:val="00674122"/>
    <w:rsid w:val="00674229"/>
    <w:rsid w:val="0067471F"/>
    <w:rsid w:val="0067478E"/>
    <w:rsid w:val="006747F8"/>
    <w:rsid w:val="0067488A"/>
    <w:rsid w:val="00674A15"/>
    <w:rsid w:val="00674A53"/>
    <w:rsid w:val="006750E1"/>
    <w:rsid w:val="00675E5C"/>
    <w:rsid w:val="006766F1"/>
    <w:rsid w:val="00676F8D"/>
    <w:rsid w:val="0067729A"/>
    <w:rsid w:val="00677761"/>
    <w:rsid w:val="00677984"/>
    <w:rsid w:val="00677B56"/>
    <w:rsid w:val="00677C44"/>
    <w:rsid w:val="00677FD9"/>
    <w:rsid w:val="0068079B"/>
    <w:rsid w:val="006810DC"/>
    <w:rsid w:val="006811E5"/>
    <w:rsid w:val="006816D1"/>
    <w:rsid w:val="00681DF4"/>
    <w:rsid w:val="00682080"/>
    <w:rsid w:val="00682089"/>
    <w:rsid w:val="00682160"/>
    <w:rsid w:val="00682251"/>
    <w:rsid w:val="006822B7"/>
    <w:rsid w:val="0068238E"/>
    <w:rsid w:val="00682451"/>
    <w:rsid w:val="006825F8"/>
    <w:rsid w:val="00682750"/>
    <w:rsid w:val="00682880"/>
    <w:rsid w:val="006828DC"/>
    <w:rsid w:val="00682AB5"/>
    <w:rsid w:val="00682D25"/>
    <w:rsid w:val="00683A25"/>
    <w:rsid w:val="00683B9D"/>
    <w:rsid w:val="00683C8E"/>
    <w:rsid w:val="00683DBB"/>
    <w:rsid w:val="006840C3"/>
    <w:rsid w:val="00684621"/>
    <w:rsid w:val="00684779"/>
    <w:rsid w:val="0068489C"/>
    <w:rsid w:val="006849B0"/>
    <w:rsid w:val="00684A0C"/>
    <w:rsid w:val="00684BB1"/>
    <w:rsid w:val="00684E46"/>
    <w:rsid w:val="00684F21"/>
    <w:rsid w:val="00684F26"/>
    <w:rsid w:val="00685148"/>
    <w:rsid w:val="006856F1"/>
    <w:rsid w:val="006858CC"/>
    <w:rsid w:val="00685DB3"/>
    <w:rsid w:val="006860C9"/>
    <w:rsid w:val="00686B7A"/>
    <w:rsid w:val="00686B7E"/>
    <w:rsid w:val="00686B82"/>
    <w:rsid w:val="00686CAD"/>
    <w:rsid w:val="00686DA5"/>
    <w:rsid w:val="00686F32"/>
    <w:rsid w:val="00686F7E"/>
    <w:rsid w:val="00687200"/>
    <w:rsid w:val="0068731B"/>
    <w:rsid w:val="006873A2"/>
    <w:rsid w:val="006873F8"/>
    <w:rsid w:val="0068765C"/>
    <w:rsid w:val="00687E3A"/>
    <w:rsid w:val="006902D8"/>
    <w:rsid w:val="0069049F"/>
    <w:rsid w:val="006904A8"/>
    <w:rsid w:val="0069055D"/>
    <w:rsid w:val="006905FA"/>
    <w:rsid w:val="00690601"/>
    <w:rsid w:val="0069078A"/>
    <w:rsid w:val="006916AD"/>
    <w:rsid w:val="00691A8A"/>
    <w:rsid w:val="00691FB6"/>
    <w:rsid w:val="0069281E"/>
    <w:rsid w:val="00692B87"/>
    <w:rsid w:val="00692C22"/>
    <w:rsid w:val="006930C0"/>
    <w:rsid w:val="006936F7"/>
    <w:rsid w:val="00693981"/>
    <w:rsid w:val="00693A6E"/>
    <w:rsid w:val="00693DB4"/>
    <w:rsid w:val="00694B69"/>
    <w:rsid w:val="00695694"/>
    <w:rsid w:val="006956C5"/>
    <w:rsid w:val="00695860"/>
    <w:rsid w:val="00695F28"/>
    <w:rsid w:val="0069625D"/>
    <w:rsid w:val="00696CC1"/>
    <w:rsid w:val="00696D00"/>
    <w:rsid w:val="00697C12"/>
    <w:rsid w:val="00697DD9"/>
    <w:rsid w:val="006A0299"/>
    <w:rsid w:val="006A0508"/>
    <w:rsid w:val="006A0716"/>
    <w:rsid w:val="006A086E"/>
    <w:rsid w:val="006A0E0A"/>
    <w:rsid w:val="006A1502"/>
    <w:rsid w:val="006A16BE"/>
    <w:rsid w:val="006A1D22"/>
    <w:rsid w:val="006A226B"/>
    <w:rsid w:val="006A227A"/>
    <w:rsid w:val="006A24E0"/>
    <w:rsid w:val="006A2924"/>
    <w:rsid w:val="006A2C1B"/>
    <w:rsid w:val="006A2E14"/>
    <w:rsid w:val="006A307F"/>
    <w:rsid w:val="006A3290"/>
    <w:rsid w:val="006A338D"/>
    <w:rsid w:val="006A3FEC"/>
    <w:rsid w:val="006A4099"/>
    <w:rsid w:val="006A42E1"/>
    <w:rsid w:val="006A4E7A"/>
    <w:rsid w:val="006A55BD"/>
    <w:rsid w:val="006A57A6"/>
    <w:rsid w:val="006A583D"/>
    <w:rsid w:val="006A5FC3"/>
    <w:rsid w:val="006A64FF"/>
    <w:rsid w:val="006A66C5"/>
    <w:rsid w:val="006A695D"/>
    <w:rsid w:val="006A6A1B"/>
    <w:rsid w:val="006A6C7C"/>
    <w:rsid w:val="006A6FBB"/>
    <w:rsid w:val="006A71B6"/>
    <w:rsid w:val="006A7750"/>
    <w:rsid w:val="006A7AE1"/>
    <w:rsid w:val="006A7CD9"/>
    <w:rsid w:val="006A7D63"/>
    <w:rsid w:val="006B051C"/>
    <w:rsid w:val="006B0654"/>
    <w:rsid w:val="006B124C"/>
    <w:rsid w:val="006B14F4"/>
    <w:rsid w:val="006B1717"/>
    <w:rsid w:val="006B1792"/>
    <w:rsid w:val="006B199C"/>
    <w:rsid w:val="006B1FDB"/>
    <w:rsid w:val="006B2478"/>
    <w:rsid w:val="006B24BC"/>
    <w:rsid w:val="006B2A15"/>
    <w:rsid w:val="006B2BE7"/>
    <w:rsid w:val="006B2D53"/>
    <w:rsid w:val="006B2E87"/>
    <w:rsid w:val="006B3254"/>
    <w:rsid w:val="006B3418"/>
    <w:rsid w:val="006B35B0"/>
    <w:rsid w:val="006B3F64"/>
    <w:rsid w:val="006B4042"/>
    <w:rsid w:val="006B4264"/>
    <w:rsid w:val="006B47F0"/>
    <w:rsid w:val="006B4AD6"/>
    <w:rsid w:val="006B4F96"/>
    <w:rsid w:val="006B51B6"/>
    <w:rsid w:val="006B53AB"/>
    <w:rsid w:val="006B5631"/>
    <w:rsid w:val="006B5B26"/>
    <w:rsid w:val="006B5D72"/>
    <w:rsid w:val="006B5EE7"/>
    <w:rsid w:val="006B5FB5"/>
    <w:rsid w:val="006B6165"/>
    <w:rsid w:val="006B669A"/>
    <w:rsid w:val="006B66ED"/>
    <w:rsid w:val="006B6871"/>
    <w:rsid w:val="006B6910"/>
    <w:rsid w:val="006B6FD7"/>
    <w:rsid w:val="006B70F0"/>
    <w:rsid w:val="006B7421"/>
    <w:rsid w:val="006B7CB7"/>
    <w:rsid w:val="006B7E29"/>
    <w:rsid w:val="006C03F1"/>
    <w:rsid w:val="006C0592"/>
    <w:rsid w:val="006C06D9"/>
    <w:rsid w:val="006C071E"/>
    <w:rsid w:val="006C080C"/>
    <w:rsid w:val="006C0AAB"/>
    <w:rsid w:val="006C0EA0"/>
    <w:rsid w:val="006C0F1A"/>
    <w:rsid w:val="006C15C2"/>
    <w:rsid w:val="006C1947"/>
    <w:rsid w:val="006C196E"/>
    <w:rsid w:val="006C1C75"/>
    <w:rsid w:val="006C2077"/>
    <w:rsid w:val="006C2116"/>
    <w:rsid w:val="006C21FC"/>
    <w:rsid w:val="006C233B"/>
    <w:rsid w:val="006C24E1"/>
    <w:rsid w:val="006C26AE"/>
    <w:rsid w:val="006C2CD5"/>
    <w:rsid w:val="006C2F49"/>
    <w:rsid w:val="006C316B"/>
    <w:rsid w:val="006C328E"/>
    <w:rsid w:val="006C378D"/>
    <w:rsid w:val="006C3820"/>
    <w:rsid w:val="006C3980"/>
    <w:rsid w:val="006C3A32"/>
    <w:rsid w:val="006C3B01"/>
    <w:rsid w:val="006C3E5D"/>
    <w:rsid w:val="006C3FD9"/>
    <w:rsid w:val="006C40C4"/>
    <w:rsid w:val="006C49E7"/>
    <w:rsid w:val="006C4C24"/>
    <w:rsid w:val="006C4C47"/>
    <w:rsid w:val="006C4E7C"/>
    <w:rsid w:val="006C5628"/>
    <w:rsid w:val="006C57E1"/>
    <w:rsid w:val="006C5981"/>
    <w:rsid w:val="006C6153"/>
    <w:rsid w:val="006C6301"/>
    <w:rsid w:val="006C6578"/>
    <w:rsid w:val="006C65C2"/>
    <w:rsid w:val="006C6BBF"/>
    <w:rsid w:val="006C6BF8"/>
    <w:rsid w:val="006C7065"/>
    <w:rsid w:val="006C73CB"/>
    <w:rsid w:val="006C7721"/>
    <w:rsid w:val="006C7845"/>
    <w:rsid w:val="006C7B19"/>
    <w:rsid w:val="006C7C78"/>
    <w:rsid w:val="006C7C8D"/>
    <w:rsid w:val="006C7CCE"/>
    <w:rsid w:val="006C7DFB"/>
    <w:rsid w:val="006D0137"/>
    <w:rsid w:val="006D059F"/>
    <w:rsid w:val="006D0B11"/>
    <w:rsid w:val="006D0B42"/>
    <w:rsid w:val="006D0F6E"/>
    <w:rsid w:val="006D11E8"/>
    <w:rsid w:val="006D1313"/>
    <w:rsid w:val="006D158D"/>
    <w:rsid w:val="006D1B2A"/>
    <w:rsid w:val="006D1C1A"/>
    <w:rsid w:val="006D2358"/>
    <w:rsid w:val="006D2419"/>
    <w:rsid w:val="006D2462"/>
    <w:rsid w:val="006D262E"/>
    <w:rsid w:val="006D2B0B"/>
    <w:rsid w:val="006D2D85"/>
    <w:rsid w:val="006D2EB4"/>
    <w:rsid w:val="006D3542"/>
    <w:rsid w:val="006D3A19"/>
    <w:rsid w:val="006D3D44"/>
    <w:rsid w:val="006D45B8"/>
    <w:rsid w:val="006D474E"/>
    <w:rsid w:val="006D48B1"/>
    <w:rsid w:val="006D4A4F"/>
    <w:rsid w:val="006D4F78"/>
    <w:rsid w:val="006D50EA"/>
    <w:rsid w:val="006D51CE"/>
    <w:rsid w:val="006D5243"/>
    <w:rsid w:val="006D5256"/>
    <w:rsid w:val="006D53BF"/>
    <w:rsid w:val="006D6A47"/>
    <w:rsid w:val="006D6CD5"/>
    <w:rsid w:val="006D7010"/>
    <w:rsid w:val="006D717C"/>
    <w:rsid w:val="006D7BF3"/>
    <w:rsid w:val="006D7C8A"/>
    <w:rsid w:val="006E046B"/>
    <w:rsid w:val="006E055D"/>
    <w:rsid w:val="006E08AD"/>
    <w:rsid w:val="006E0906"/>
    <w:rsid w:val="006E0BA2"/>
    <w:rsid w:val="006E0DE6"/>
    <w:rsid w:val="006E0DF7"/>
    <w:rsid w:val="006E0F41"/>
    <w:rsid w:val="006E10AB"/>
    <w:rsid w:val="006E1771"/>
    <w:rsid w:val="006E1E8D"/>
    <w:rsid w:val="006E1FAD"/>
    <w:rsid w:val="006E1FD8"/>
    <w:rsid w:val="006E22F7"/>
    <w:rsid w:val="006E3053"/>
    <w:rsid w:val="006E3504"/>
    <w:rsid w:val="006E38F0"/>
    <w:rsid w:val="006E390E"/>
    <w:rsid w:val="006E3EB8"/>
    <w:rsid w:val="006E4095"/>
    <w:rsid w:val="006E45A3"/>
    <w:rsid w:val="006E46C0"/>
    <w:rsid w:val="006E48D2"/>
    <w:rsid w:val="006E53B5"/>
    <w:rsid w:val="006E5AFE"/>
    <w:rsid w:val="006E5E10"/>
    <w:rsid w:val="006E5F59"/>
    <w:rsid w:val="006E6357"/>
    <w:rsid w:val="006E72C4"/>
    <w:rsid w:val="006E75A3"/>
    <w:rsid w:val="006E7BB0"/>
    <w:rsid w:val="006E7E23"/>
    <w:rsid w:val="006F024D"/>
    <w:rsid w:val="006F0397"/>
    <w:rsid w:val="006F04C7"/>
    <w:rsid w:val="006F0B25"/>
    <w:rsid w:val="006F0B3E"/>
    <w:rsid w:val="006F0F97"/>
    <w:rsid w:val="006F1343"/>
    <w:rsid w:val="006F1FA8"/>
    <w:rsid w:val="006F2F91"/>
    <w:rsid w:val="006F318C"/>
    <w:rsid w:val="006F3483"/>
    <w:rsid w:val="006F3DD8"/>
    <w:rsid w:val="006F476A"/>
    <w:rsid w:val="006F49D1"/>
    <w:rsid w:val="006F5734"/>
    <w:rsid w:val="006F58B2"/>
    <w:rsid w:val="006F58CD"/>
    <w:rsid w:val="006F59EE"/>
    <w:rsid w:val="006F5B38"/>
    <w:rsid w:val="006F5C23"/>
    <w:rsid w:val="006F5DBE"/>
    <w:rsid w:val="006F61B0"/>
    <w:rsid w:val="006F6283"/>
    <w:rsid w:val="006F62A0"/>
    <w:rsid w:val="006F64A5"/>
    <w:rsid w:val="006F64BD"/>
    <w:rsid w:val="006F64C0"/>
    <w:rsid w:val="006F6689"/>
    <w:rsid w:val="006F67EE"/>
    <w:rsid w:val="006F67F4"/>
    <w:rsid w:val="006F67F5"/>
    <w:rsid w:val="006F6D6B"/>
    <w:rsid w:val="006F6DC0"/>
    <w:rsid w:val="006F75CB"/>
    <w:rsid w:val="007007A7"/>
    <w:rsid w:val="00700892"/>
    <w:rsid w:val="00700E8E"/>
    <w:rsid w:val="00701144"/>
    <w:rsid w:val="00701536"/>
    <w:rsid w:val="007016F6"/>
    <w:rsid w:val="00701D86"/>
    <w:rsid w:val="00701F54"/>
    <w:rsid w:val="007020A2"/>
    <w:rsid w:val="007022DF"/>
    <w:rsid w:val="00702487"/>
    <w:rsid w:val="0070261B"/>
    <w:rsid w:val="007027F7"/>
    <w:rsid w:val="007028A4"/>
    <w:rsid w:val="007028D6"/>
    <w:rsid w:val="00702A9B"/>
    <w:rsid w:val="007030F7"/>
    <w:rsid w:val="007032D2"/>
    <w:rsid w:val="00703363"/>
    <w:rsid w:val="0070336C"/>
    <w:rsid w:val="0070342C"/>
    <w:rsid w:val="007034FD"/>
    <w:rsid w:val="0070351B"/>
    <w:rsid w:val="00703A76"/>
    <w:rsid w:val="00703F65"/>
    <w:rsid w:val="00703FCF"/>
    <w:rsid w:val="0070408F"/>
    <w:rsid w:val="00704966"/>
    <w:rsid w:val="007049E2"/>
    <w:rsid w:val="00704AE8"/>
    <w:rsid w:val="00704C24"/>
    <w:rsid w:val="00704E2D"/>
    <w:rsid w:val="007053CE"/>
    <w:rsid w:val="007055B0"/>
    <w:rsid w:val="00705E62"/>
    <w:rsid w:val="00706062"/>
    <w:rsid w:val="00706130"/>
    <w:rsid w:val="00706612"/>
    <w:rsid w:val="007069A5"/>
    <w:rsid w:val="00706C0A"/>
    <w:rsid w:val="007070AE"/>
    <w:rsid w:val="007070B4"/>
    <w:rsid w:val="00707812"/>
    <w:rsid w:val="00707EB9"/>
    <w:rsid w:val="00710130"/>
    <w:rsid w:val="00710273"/>
    <w:rsid w:val="007103B9"/>
    <w:rsid w:val="00710508"/>
    <w:rsid w:val="0071059A"/>
    <w:rsid w:val="007105BA"/>
    <w:rsid w:val="00710AA2"/>
    <w:rsid w:val="00710FF8"/>
    <w:rsid w:val="00711574"/>
    <w:rsid w:val="00711724"/>
    <w:rsid w:val="007117EF"/>
    <w:rsid w:val="007124B2"/>
    <w:rsid w:val="007126C6"/>
    <w:rsid w:val="0071293D"/>
    <w:rsid w:val="007129C5"/>
    <w:rsid w:val="007129CD"/>
    <w:rsid w:val="007129DD"/>
    <w:rsid w:val="00712A14"/>
    <w:rsid w:val="00712A49"/>
    <w:rsid w:val="00712C5B"/>
    <w:rsid w:val="007131B6"/>
    <w:rsid w:val="0071337C"/>
    <w:rsid w:val="007133AB"/>
    <w:rsid w:val="00713473"/>
    <w:rsid w:val="007138BB"/>
    <w:rsid w:val="00713A15"/>
    <w:rsid w:val="00713D66"/>
    <w:rsid w:val="00713DA2"/>
    <w:rsid w:val="00714471"/>
    <w:rsid w:val="0071449C"/>
    <w:rsid w:val="0071484A"/>
    <w:rsid w:val="00714AA7"/>
    <w:rsid w:val="00714B79"/>
    <w:rsid w:val="00714D4F"/>
    <w:rsid w:val="00714FE6"/>
    <w:rsid w:val="00715F39"/>
    <w:rsid w:val="007165AD"/>
    <w:rsid w:val="0071678E"/>
    <w:rsid w:val="0071687F"/>
    <w:rsid w:val="0071693A"/>
    <w:rsid w:val="00717047"/>
    <w:rsid w:val="00717057"/>
    <w:rsid w:val="007175C6"/>
    <w:rsid w:val="00717696"/>
    <w:rsid w:val="00717B2E"/>
    <w:rsid w:val="00717BCB"/>
    <w:rsid w:val="00720464"/>
    <w:rsid w:val="007204C0"/>
    <w:rsid w:val="00720AE8"/>
    <w:rsid w:val="00721021"/>
    <w:rsid w:val="00721717"/>
    <w:rsid w:val="0072192D"/>
    <w:rsid w:val="00721D75"/>
    <w:rsid w:val="00722149"/>
    <w:rsid w:val="007221C9"/>
    <w:rsid w:val="007226C1"/>
    <w:rsid w:val="007227BC"/>
    <w:rsid w:val="007228CA"/>
    <w:rsid w:val="00722F74"/>
    <w:rsid w:val="00722FC6"/>
    <w:rsid w:val="007233FD"/>
    <w:rsid w:val="007234AB"/>
    <w:rsid w:val="00723B66"/>
    <w:rsid w:val="00723C2B"/>
    <w:rsid w:val="00723CAF"/>
    <w:rsid w:val="00724095"/>
    <w:rsid w:val="0072469E"/>
    <w:rsid w:val="00724DB1"/>
    <w:rsid w:val="00725199"/>
    <w:rsid w:val="00725591"/>
    <w:rsid w:val="00725AAA"/>
    <w:rsid w:val="00725E3C"/>
    <w:rsid w:val="0072637A"/>
    <w:rsid w:val="00726430"/>
    <w:rsid w:val="007265A2"/>
    <w:rsid w:val="0072665B"/>
    <w:rsid w:val="00726828"/>
    <w:rsid w:val="0072715C"/>
    <w:rsid w:val="007271BB"/>
    <w:rsid w:val="007277B8"/>
    <w:rsid w:val="007301FB"/>
    <w:rsid w:val="00730334"/>
    <w:rsid w:val="00730779"/>
    <w:rsid w:val="00730813"/>
    <w:rsid w:val="0073083B"/>
    <w:rsid w:val="00730890"/>
    <w:rsid w:val="00730B00"/>
    <w:rsid w:val="00731339"/>
    <w:rsid w:val="007314C2"/>
    <w:rsid w:val="00731948"/>
    <w:rsid w:val="00731AC2"/>
    <w:rsid w:val="00732060"/>
    <w:rsid w:val="00732412"/>
    <w:rsid w:val="00732478"/>
    <w:rsid w:val="007324A5"/>
    <w:rsid w:val="0073270D"/>
    <w:rsid w:val="00732D38"/>
    <w:rsid w:val="007340B9"/>
    <w:rsid w:val="0073422F"/>
    <w:rsid w:val="00734B7E"/>
    <w:rsid w:val="00734E3F"/>
    <w:rsid w:val="00734E82"/>
    <w:rsid w:val="00735294"/>
    <w:rsid w:val="00735727"/>
    <w:rsid w:val="00735890"/>
    <w:rsid w:val="00735B21"/>
    <w:rsid w:val="00735C49"/>
    <w:rsid w:val="00735DC6"/>
    <w:rsid w:val="00736136"/>
    <w:rsid w:val="007361F1"/>
    <w:rsid w:val="00736695"/>
    <w:rsid w:val="007369A6"/>
    <w:rsid w:val="00736D36"/>
    <w:rsid w:val="007373F0"/>
    <w:rsid w:val="0073747F"/>
    <w:rsid w:val="007375A7"/>
    <w:rsid w:val="00737651"/>
    <w:rsid w:val="00737711"/>
    <w:rsid w:val="00740095"/>
    <w:rsid w:val="007402F9"/>
    <w:rsid w:val="0074039C"/>
    <w:rsid w:val="00740548"/>
    <w:rsid w:val="0074057E"/>
    <w:rsid w:val="00740800"/>
    <w:rsid w:val="00740C75"/>
    <w:rsid w:val="00740D19"/>
    <w:rsid w:val="00740E34"/>
    <w:rsid w:val="00740E47"/>
    <w:rsid w:val="00741096"/>
    <w:rsid w:val="0074116F"/>
    <w:rsid w:val="00741339"/>
    <w:rsid w:val="00741392"/>
    <w:rsid w:val="0074159B"/>
    <w:rsid w:val="007416C7"/>
    <w:rsid w:val="00741ADA"/>
    <w:rsid w:val="00741DAF"/>
    <w:rsid w:val="00741F8B"/>
    <w:rsid w:val="00742B31"/>
    <w:rsid w:val="0074300F"/>
    <w:rsid w:val="0074314D"/>
    <w:rsid w:val="007432EA"/>
    <w:rsid w:val="0074339F"/>
    <w:rsid w:val="0074401F"/>
    <w:rsid w:val="007441BF"/>
    <w:rsid w:val="00744D6C"/>
    <w:rsid w:val="007455DB"/>
    <w:rsid w:val="007457BA"/>
    <w:rsid w:val="00745CF1"/>
    <w:rsid w:val="00746005"/>
    <w:rsid w:val="00746362"/>
    <w:rsid w:val="0074649D"/>
    <w:rsid w:val="007469D6"/>
    <w:rsid w:val="00746ACF"/>
    <w:rsid w:val="00746DF9"/>
    <w:rsid w:val="00746F6C"/>
    <w:rsid w:val="00746F6D"/>
    <w:rsid w:val="0074794A"/>
    <w:rsid w:val="00750773"/>
    <w:rsid w:val="007507E5"/>
    <w:rsid w:val="00750A10"/>
    <w:rsid w:val="00750FCA"/>
    <w:rsid w:val="0075107F"/>
    <w:rsid w:val="007510D3"/>
    <w:rsid w:val="0075113F"/>
    <w:rsid w:val="00751633"/>
    <w:rsid w:val="00751B46"/>
    <w:rsid w:val="00751B75"/>
    <w:rsid w:val="00751BB3"/>
    <w:rsid w:val="007522AF"/>
    <w:rsid w:val="00752CB6"/>
    <w:rsid w:val="0075357C"/>
    <w:rsid w:val="007535A3"/>
    <w:rsid w:val="0075393F"/>
    <w:rsid w:val="00753EF3"/>
    <w:rsid w:val="00754546"/>
    <w:rsid w:val="00754589"/>
    <w:rsid w:val="00754773"/>
    <w:rsid w:val="007548AE"/>
    <w:rsid w:val="00754B8B"/>
    <w:rsid w:val="00754FAD"/>
    <w:rsid w:val="007553FC"/>
    <w:rsid w:val="007555B4"/>
    <w:rsid w:val="007555CD"/>
    <w:rsid w:val="00756225"/>
    <w:rsid w:val="00756380"/>
    <w:rsid w:val="00756ACF"/>
    <w:rsid w:val="0075776A"/>
    <w:rsid w:val="0075782E"/>
    <w:rsid w:val="00757C0E"/>
    <w:rsid w:val="00760030"/>
    <w:rsid w:val="00760381"/>
    <w:rsid w:val="00760515"/>
    <w:rsid w:val="007607F9"/>
    <w:rsid w:val="00760A43"/>
    <w:rsid w:val="00760CF4"/>
    <w:rsid w:val="00760D29"/>
    <w:rsid w:val="00760DE0"/>
    <w:rsid w:val="007611FE"/>
    <w:rsid w:val="007614F0"/>
    <w:rsid w:val="00761971"/>
    <w:rsid w:val="00761EBC"/>
    <w:rsid w:val="00761EC8"/>
    <w:rsid w:val="00762078"/>
    <w:rsid w:val="00762C1A"/>
    <w:rsid w:val="00762E67"/>
    <w:rsid w:val="0076395B"/>
    <w:rsid w:val="007644A5"/>
    <w:rsid w:val="00764AE5"/>
    <w:rsid w:val="00765150"/>
    <w:rsid w:val="007654F8"/>
    <w:rsid w:val="00765505"/>
    <w:rsid w:val="007657C0"/>
    <w:rsid w:val="00765A6F"/>
    <w:rsid w:val="007661DE"/>
    <w:rsid w:val="007663CA"/>
    <w:rsid w:val="007667AB"/>
    <w:rsid w:val="00766DFB"/>
    <w:rsid w:val="00766F1A"/>
    <w:rsid w:val="007670CD"/>
    <w:rsid w:val="007674BC"/>
    <w:rsid w:val="007678B8"/>
    <w:rsid w:val="00767986"/>
    <w:rsid w:val="00767B86"/>
    <w:rsid w:val="00767C54"/>
    <w:rsid w:val="00767E21"/>
    <w:rsid w:val="007705DA"/>
    <w:rsid w:val="00770AC9"/>
    <w:rsid w:val="00770B2F"/>
    <w:rsid w:val="00771A96"/>
    <w:rsid w:val="00771C5E"/>
    <w:rsid w:val="007720F8"/>
    <w:rsid w:val="0077254D"/>
    <w:rsid w:val="007725E8"/>
    <w:rsid w:val="00772C59"/>
    <w:rsid w:val="00772FF8"/>
    <w:rsid w:val="007730EE"/>
    <w:rsid w:val="00773AD1"/>
    <w:rsid w:val="00773DD8"/>
    <w:rsid w:val="007742E4"/>
    <w:rsid w:val="007743C0"/>
    <w:rsid w:val="00774426"/>
    <w:rsid w:val="00774502"/>
    <w:rsid w:val="007747A4"/>
    <w:rsid w:val="00775422"/>
    <w:rsid w:val="007758C3"/>
    <w:rsid w:val="007758C8"/>
    <w:rsid w:val="007759B9"/>
    <w:rsid w:val="00775B31"/>
    <w:rsid w:val="00775B41"/>
    <w:rsid w:val="00775BF8"/>
    <w:rsid w:val="00775D4D"/>
    <w:rsid w:val="00776327"/>
    <w:rsid w:val="007769BE"/>
    <w:rsid w:val="007769C8"/>
    <w:rsid w:val="00776E81"/>
    <w:rsid w:val="0077720B"/>
    <w:rsid w:val="007772E3"/>
    <w:rsid w:val="00777807"/>
    <w:rsid w:val="007778F8"/>
    <w:rsid w:val="00777975"/>
    <w:rsid w:val="00780007"/>
    <w:rsid w:val="00780393"/>
    <w:rsid w:val="00780AFE"/>
    <w:rsid w:val="00780B47"/>
    <w:rsid w:val="00780D0A"/>
    <w:rsid w:val="0078113F"/>
    <w:rsid w:val="00781266"/>
    <w:rsid w:val="007815D9"/>
    <w:rsid w:val="00781694"/>
    <w:rsid w:val="007816CF"/>
    <w:rsid w:val="00781AB5"/>
    <w:rsid w:val="00781CF0"/>
    <w:rsid w:val="007826B0"/>
    <w:rsid w:val="00782830"/>
    <w:rsid w:val="00782F2A"/>
    <w:rsid w:val="00782F6B"/>
    <w:rsid w:val="00783512"/>
    <w:rsid w:val="0078386C"/>
    <w:rsid w:val="00783A93"/>
    <w:rsid w:val="00783FDE"/>
    <w:rsid w:val="00784131"/>
    <w:rsid w:val="00784154"/>
    <w:rsid w:val="007844D6"/>
    <w:rsid w:val="00785120"/>
    <w:rsid w:val="00785386"/>
    <w:rsid w:val="007855F0"/>
    <w:rsid w:val="0078571B"/>
    <w:rsid w:val="00785776"/>
    <w:rsid w:val="00785945"/>
    <w:rsid w:val="00785C5A"/>
    <w:rsid w:val="00785DB9"/>
    <w:rsid w:val="00786229"/>
    <w:rsid w:val="00786FC1"/>
    <w:rsid w:val="00787014"/>
    <w:rsid w:val="007879DB"/>
    <w:rsid w:val="007900AD"/>
    <w:rsid w:val="007909B8"/>
    <w:rsid w:val="00790E57"/>
    <w:rsid w:val="00790F3D"/>
    <w:rsid w:val="00790F9C"/>
    <w:rsid w:val="00791064"/>
    <w:rsid w:val="0079130D"/>
    <w:rsid w:val="007915C6"/>
    <w:rsid w:val="00791BCD"/>
    <w:rsid w:val="00792060"/>
    <w:rsid w:val="007929E2"/>
    <w:rsid w:val="00792A5B"/>
    <w:rsid w:val="00792FD4"/>
    <w:rsid w:val="00793497"/>
    <w:rsid w:val="00793C4B"/>
    <w:rsid w:val="007946AF"/>
    <w:rsid w:val="00794B9B"/>
    <w:rsid w:val="00794CA5"/>
    <w:rsid w:val="00795253"/>
    <w:rsid w:val="00795284"/>
    <w:rsid w:val="00795CAA"/>
    <w:rsid w:val="00795FB3"/>
    <w:rsid w:val="0079610A"/>
    <w:rsid w:val="0079613A"/>
    <w:rsid w:val="007966F4"/>
    <w:rsid w:val="0079670B"/>
    <w:rsid w:val="00796F2B"/>
    <w:rsid w:val="0079707D"/>
    <w:rsid w:val="00797420"/>
    <w:rsid w:val="00797427"/>
    <w:rsid w:val="007975BA"/>
    <w:rsid w:val="00797A99"/>
    <w:rsid w:val="00797E2B"/>
    <w:rsid w:val="00797FAC"/>
    <w:rsid w:val="007A0878"/>
    <w:rsid w:val="007A08DD"/>
    <w:rsid w:val="007A0BC4"/>
    <w:rsid w:val="007A0D31"/>
    <w:rsid w:val="007A1AE2"/>
    <w:rsid w:val="007A1EB1"/>
    <w:rsid w:val="007A21C4"/>
    <w:rsid w:val="007A28E0"/>
    <w:rsid w:val="007A2BA5"/>
    <w:rsid w:val="007A2C87"/>
    <w:rsid w:val="007A2DA2"/>
    <w:rsid w:val="007A2EED"/>
    <w:rsid w:val="007A3874"/>
    <w:rsid w:val="007A3D3E"/>
    <w:rsid w:val="007A4088"/>
    <w:rsid w:val="007A44AB"/>
    <w:rsid w:val="007A5686"/>
    <w:rsid w:val="007A577E"/>
    <w:rsid w:val="007A57F2"/>
    <w:rsid w:val="007A5804"/>
    <w:rsid w:val="007A5DFE"/>
    <w:rsid w:val="007A6DCC"/>
    <w:rsid w:val="007A7237"/>
    <w:rsid w:val="007A750F"/>
    <w:rsid w:val="007A7660"/>
    <w:rsid w:val="007A7869"/>
    <w:rsid w:val="007A7969"/>
    <w:rsid w:val="007A7CC0"/>
    <w:rsid w:val="007B0242"/>
    <w:rsid w:val="007B0DDB"/>
    <w:rsid w:val="007B0FE5"/>
    <w:rsid w:val="007B15A5"/>
    <w:rsid w:val="007B19C8"/>
    <w:rsid w:val="007B1BA4"/>
    <w:rsid w:val="007B1C9A"/>
    <w:rsid w:val="007B2234"/>
    <w:rsid w:val="007B27AC"/>
    <w:rsid w:val="007B2811"/>
    <w:rsid w:val="007B2955"/>
    <w:rsid w:val="007B2A36"/>
    <w:rsid w:val="007B2F79"/>
    <w:rsid w:val="007B3047"/>
    <w:rsid w:val="007B3347"/>
    <w:rsid w:val="007B375B"/>
    <w:rsid w:val="007B3760"/>
    <w:rsid w:val="007B380D"/>
    <w:rsid w:val="007B3C1F"/>
    <w:rsid w:val="007B3FFF"/>
    <w:rsid w:val="007B4BB1"/>
    <w:rsid w:val="007B4EDF"/>
    <w:rsid w:val="007B50B9"/>
    <w:rsid w:val="007B5132"/>
    <w:rsid w:val="007B545D"/>
    <w:rsid w:val="007B5716"/>
    <w:rsid w:val="007B57A6"/>
    <w:rsid w:val="007B5FC8"/>
    <w:rsid w:val="007B60C0"/>
    <w:rsid w:val="007B61C9"/>
    <w:rsid w:val="007B6312"/>
    <w:rsid w:val="007B674A"/>
    <w:rsid w:val="007B7E90"/>
    <w:rsid w:val="007C0668"/>
    <w:rsid w:val="007C1079"/>
    <w:rsid w:val="007C18FC"/>
    <w:rsid w:val="007C1904"/>
    <w:rsid w:val="007C190A"/>
    <w:rsid w:val="007C1B59"/>
    <w:rsid w:val="007C23D0"/>
    <w:rsid w:val="007C2A2E"/>
    <w:rsid w:val="007C2BBA"/>
    <w:rsid w:val="007C2E07"/>
    <w:rsid w:val="007C361E"/>
    <w:rsid w:val="007C3AA6"/>
    <w:rsid w:val="007C40C9"/>
    <w:rsid w:val="007C4D5B"/>
    <w:rsid w:val="007C4FD6"/>
    <w:rsid w:val="007C572D"/>
    <w:rsid w:val="007C5BAB"/>
    <w:rsid w:val="007C5BAF"/>
    <w:rsid w:val="007C5DCF"/>
    <w:rsid w:val="007C6052"/>
    <w:rsid w:val="007C6BF7"/>
    <w:rsid w:val="007C6EC0"/>
    <w:rsid w:val="007C7540"/>
    <w:rsid w:val="007C7C15"/>
    <w:rsid w:val="007C7C21"/>
    <w:rsid w:val="007C7CC9"/>
    <w:rsid w:val="007D026A"/>
    <w:rsid w:val="007D04D3"/>
    <w:rsid w:val="007D0B9D"/>
    <w:rsid w:val="007D15F9"/>
    <w:rsid w:val="007D17A5"/>
    <w:rsid w:val="007D1801"/>
    <w:rsid w:val="007D192C"/>
    <w:rsid w:val="007D1AAA"/>
    <w:rsid w:val="007D1B33"/>
    <w:rsid w:val="007D1D72"/>
    <w:rsid w:val="007D25F7"/>
    <w:rsid w:val="007D2610"/>
    <w:rsid w:val="007D31BD"/>
    <w:rsid w:val="007D3213"/>
    <w:rsid w:val="007D341F"/>
    <w:rsid w:val="007D3801"/>
    <w:rsid w:val="007D38B2"/>
    <w:rsid w:val="007D3B6B"/>
    <w:rsid w:val="007D3DF2"/>
    <w:rsid w:val="007D3E49"/>
    <w:rsid w:val="007D4027"/>
    <w:rsid w:val="007D40A1"/>
    <w:rsid w:val="007D4995"/>
    <w:rsid w:val="007D4DA1"/>
    <w:rsid w:val="007D5138"/>
    <w:rsid w:val="007D5491"/>
    <w:rsid w:val="007D599F"/>
    <w:rsid w:val="007D5EA4"/>
    <w:rsid w:val="007D5FEE"/>
    <w:rsid w:val="007D6415"/>
    <w:rsid w:val="007D67D5"/>
    <w:rsid w:val="007D6A89"/>
    <w:rsid w:val="007D6FF3"/>
    <w:rsid w:val="007D75E2"/>
    <w:rsid w:val="007D783B"/>
    <w:rsid w:val="007D7A9A"/>
    <w:rsid w:val="007D7B4A"/>
    <w:rsid w:val="007D7C2A"/>
    <w:rsid w:val="007D7C56"/>
    <w:rsid w:val="007D7D7A"/>
    <w:rsid w:val="007E00CF"/>
    <w:rsid w:val="007E03FA"/>
    <w:rsid w:val="007E0E8F"/>
    <w:rsid w:val="007E103B"/>
    <w:rsid w:val="007E105F"/>
    <w:rsid w:val="007E128B"/>
    <w:rsid w:val="007E145B"/>
    <w:rsid w:val="007E152D"/>
    <w:rsid w:val="007E1605"/>
    <w:rsid w:val="007E1698"/>
    <w:rsid w:val="007E16AC"/>
    <w:rsid w:val="007E1784"/>
    <w:rsid w:val="007E1D78"/>
    <w:rsid w:val="007E1DC7"/>
    <w:rsid w:val="007E2084"/>
    <w:rsid w:val="007E248D"/>
    <w:rsid w:val="007E24A1"/>
    <w:rsid w:val="007E254B"/>
    <w:rsid w:val="007E29C5"/>
    <w:rsid w:val="007E2D3E"/>
    <w:rsid w:val="007E2E21"/>
    <w:rsid w:val="007E2E95"/>
    <w:rsid w:val="007E30C6"/>
    <w:rsid w:val="007E30DF"/>
    <w:rsid w:val="007E38F2"/>
    <w:rsid w:val="007E39E0"/>
    <w:rsid w:val="007E3A72"/>
    <w:rsid w:val="007E3B7B"/>
    <w:rsid w:val="007E3CC0"/>
    <w:rsid w:val="007E3EA2"/>
    <w:rsid w:val="007E4063"/>
    <w:rsid w:val="007E439C"/>
    <w:rsid w:val="007E4503"/>
    <w:rsid w:val="007E4566"/>
    <w:rsid w:val="007E4963"/>
    <w:rsid w:val="007E49DA"/>
    <w:rsid w:val="007E4DA2"/>
    <w:rsid w:val="007E52A6"/>
    <w:rsid w:val="007E5653"/>
    <w:rsid w:val="007E5E6D"/>
    <w:rsid w:val="007E5F19"/>
    <w:rsid w:val="007E62DD"/>
    <w:rsid w:val="007E6327"/>
    <w:rsid w:val="007E663D"/>
    <w:rsid w:val="007E6652"/>
    <w:rsid w:val="007E66AF"/>
    <w:rsid w:val="007E6819"/>
    <w:rsid w:val="007E6A2F"/>
    <w:rsid w:val="007E71C7"/>
    <w:rsid w:val="007E726C"/>
    <w:rsid w:val="007E728B"/>
    <w:rsid w:val="007E735F"/>
    <w:rsid w:val="007E7387"/>
    <w:rsid w:val="007E7E31"/>
    <w:rsid w:val="007F0132"/>
    <w:rsid w:val="007F0930"/>
    <w:rsid w:val="007F0B5D"/>
    <w:rsid w:val="007F0CE4"/>
    <w:rsid w:val="007F0D09"/>
    <w:rsid w:val="007F0D84"/>
    <w:rsid w:val="007F131C"/>
    <w:rsid w:val="007F13CF"/>
    <w:rsid w:val="007F15D6"/>
    <w:rsid w:val="007F17D2"/>
    <w:rsid w:val="007F1A34"/>
    <w:rsid w:val="007F1DE8"/>
    <w:rsid w:val="007F1E86"/>
    <w:rsid w:val="007F1F01"/>
    <w:rsid w:val="007F213D"/>
    <w:rsid w:val="007F2838"/>
    <w:rsid w:val="007F2A95"/>
    <w:rsid w:val="007F2AC1"/>
    <w:rsid w:val="007F2E20"/>
    <w:rsid w:val="007F3562"/>
    <w:rsid w:val="007F35F8"/>
    <w:rsid w:val="007F36E4"/>
    <w:rsid w:val="007F3816"/>
    <w:rsid w:val="007F3911"/>
    <w:rsid w:val="007F3F47"/>
    <w:rsid w:val="007F41A3"/>
    <w:rsid w:val="007F42BB"/>
    <w:rsid w:val="007F46D8"/>
    <w:rsid w:val="007F46DB"/>
    <w:rsid w:val="007F530D"/>
    <w:rsid w:val="007F5345"/>
    <w:rsid w:val="007F5722"/>
    <w:rsid w:val="007F582F"/>
    <w:rsid w:val="007F59F4"/>
    <w:rsid w:val="007F6D3B"/>
    <w:rsid w:val="007F75E9"/>
    <w:rsid w:val="007F7B32"/>
    <w:rsid w:val="007F7E3E"/>
    <w:rsid w:val="007F7E56"/>
    <w:rsid w:val="007F7E88"/>
    <w:rsid w:val="007F7EA4"/>
    <w:rsid w:val="007F7FD9"/>
    <w:rsid w:val="008004AE"/>
    <w:rsid w:val="008006FC"/>
    <w:rsid w:val="0080071B"/>
    <w:rsid w:val="00800790"/>
    <w:rsid w:val="00800832"/>
    <w:rsid w:val="00800D0C"/>
    <w:rsid w:val="008011DC"/>
    <w:rsid w:val="0080132D"/>
    <w:rsid w:val="00801368"/>
    <w:rsid w:val="008013AD"/>
    <w:rsid w:val="0080141C"/>
    <w:rsid w:val="00801B60"/>
    <w:rsid w:val="00801BDE"/>
    <w:rsid w:val="00801DA4"/>
    <w:rsid w:val="00802271"/>
    <w:rsid w:val="008024B2"/>
    <w:rsid w:val="00802F03"/>
    <w:rsid w:val="00803041"/>
    <w:rsid w:val="00803323"/>
    <w:rsid w:val="00803757"/>
    <w:rsid w:val="00803AAF"/>
    <w:rsid w:val="00803DEA"/>
    <w:rsid w:val="00804046"/>
    <w:rsid w:val="0080429E"/>
    <w:rsid w:val="00804491"/>
    <w:rsid w:val="00804645"/>
    <w:rsid w:val="008047A8"/>
    <w:rsid w:val="00804DD6"/>
    <w:rsid w:val="00804DE3"/>
    <w:rsid w:val="00804E69"/>
    <w:rsid w:val="00804FAA"/>
    <w:rsid w:val="008052BA"/>
    <w:rsid w:val="0080555A"/>
    <w:rsid w:val="00805A36"/>
    <w:rsid w:val="00805D6E"/>
    <w:rsid w:val="00805FE0"/>
    <w:rsid w:val="00805FF1"/>
    <w:rsid w:val="0080600A"/>
    <w:rsid w:val="008064FE"/>
    <w:rsid w:val="00806928"/>
    <w:rsid w:val="00806FFC"/>
    <w:rsid w:val="0080735F"/>
    <w:rsid w:val="00807922"/>
    <w:rsid w:val="00807CD4"/>
    <w:rsid w:val="0081005D"/>
    <w:rsid w:val="0081006B"/>
    <w:rsid w:val="0081049A"/>
    <w:rsid w:val="0081064D"/>
    <w:rsid w:val="008106A4"/>
    <w:rsid w:val="00810E2F"/>
    <w:rsid w:val="00810F01"/>
    <w:rsid w:val="00811406"/>
    <w:rsid w:val="00811ADB"/>
    <w:rsid w:val="00811D48"/>
    <w:rsid w:val="00811ED0"/>
    <w:rsid w:val="008121D6"/>
    <w:rsid w:val="008122A6"/>
    <w:rsid w:val="008127E0"/>
    <w:rsid w:val="00812940"/>
    <w:rsid w:val="008129C9"/>
    <w:rsid w:val="00812B28"/>
    <w:rsid w:val="00812FAE"/>
    <w:rsid w:val="00813525"/>
    <w:rsid w:val="00813A14"/>
    <w:rsid w:val="008140FE"/>
    <w:rsid w:val="0081433D"/>
    <w:rsid w:val="0081490D"/>
    <w:rsid w:val="00814950"/>
    <w:rsid w:val="00814999"/>
    <w:rsid w:val="00814C9E"/>
    <w:rsid w:val="00814CF7"/>
    <w:rsid w:val="00814D1A"/>
    <w:rsid w:val="00815174"/>
    <w:rsid w:val="008151C5"/>
    <w:rsid w:val="00815297"/>
    <w:rsid w:val="00815644"/>
    <w:rsid w:val="00815834"/>
    <w:rsid w:val="00815932"/>
    <w:rsid w:val="0081599F"/>
    <w:rsid w:val="00815E38"/>
    <w:rsid w:val="00815EBC"/>
    <w:rsid w:val="00815EFF"/>
    <w:rsid w:val="008160B5"/>
    <w:rsid w:val="00816690"/>
    <w:rsid w:val="00816EEE"/>
    <w:rsid w:val="00817243"/>
    <w:rsid w:val="008175E7"/>
    <w:rsid w:val="0081770B"/>
    <w:rsid w:val="0081776F"/>
    <w:rsid w:val="008177D7"/>
    <w:rsid w:val="00817B29"/>
    <w:rsid w:val="00817BF1"/>
    <w:rsid w:val="00820095"/>
    <w:rsid w:val="00820526"/>
    <w:rsid w:val="0082095E"/>
    <w:rsid w:val="00820B29"/>
    <w:rsid w:val="00820BB6"/>
    <w:rsid w:val="00820C28"/>
    <w:rsid w:val="008210E9"/>
    <w:rsid w:val="008214EB"/>
    <w:rsid w:val="00821682"/>
    <w:rsid w:val="00821B97"/>
    <w:rsid w:val="00821E00"/>
    <w:rsid w:val="008222B7"/>
    <w:rsid w:val="00822431"/>
    <w:rsid w:val="00822541"/>
    <w:rsid w:val="00822A11"/>
    <w:rsid w:val="00822EBF"/>
    <w:rsid w:val="00823BA3"/>
    <w:rsid w:val="00823FC2"/>
    <w:rsid w:val="0082433D"/>
    <w:rsid w:val="0082492A"/>
    <w:rsid w:val="00824A4B"/>
    <w:rsid w:val="00824E57"/>
    <w:rsid w:val="008257C0"/>
    <w:rsid w:val="008257D2"/>
    <w:rsid w:val="00825964"/>
    <w:rsid w:val="00826157"/>
    <w:rsid w:val="00826352"/>
    <w:rsid w:val="00826AF8"/>
    <w:rsid w:val="00826B91"/>
    <w:rsid w:val="00826D17"/>
    <w:rsid w:val="008274A8"/>
    <w:rsid w:val="00827523"/>
    <w:rsid w:val="008275C6"/>
    <w:rsid w:val="008275D6"/>
    <w:rsid w:val="008275F1"/>
    <w:rsid w:val="0083060A"/>
    <w:rsid w:val="0083073D"/>
    <w:rsid w:val="00830BD7"/>
    <w:rsid w:val="00830C5A"/>
    <w:rsid w:val="00830F7E"/>
    <w:rsid w:val="00830FCD"/>
    <w:rsid w:val="0083105B"/>
    <w:rsid w:val="0083117A"/>
    <w:rsid w:val="00831502"/>
    <w:rsid w:val="0083199B"/>
    <w:rsid w:val="00831C2F"/>
    <w:rsid w:val="00831E3F"/>
    <w:rsid w:val="00831EA1"/>
    <w:rsid w:val="00831ECC"/>
    <w:rsid w:val="00831F55"/>
    <w:rsid w:val="0083213D"/>
    <w:rsid w:val="008321BB"/>
    <w:rsid w:val="00832204"/>
    <w:rsid w:val="008322FB"/>
    <w:rsid w:val="0083252B"/>
    <w:rsid w:val="00832533"/>
    <w:rsid w:val="0083261E"/>
    <w:rsid w:val="0083263F"/>
    <w:rsid w:val="008326A0"/>
    <w:rsid w:val="008326F6"/>
    <w:rsid w:val="008328A2"/>
    <w:rsid w:val="00833441"/>
    <w:rsid w:val="00833A89"/>
    <w:rsid w:val="0083402E"/>
    <w:rsid w:val="008341A6"/>
    <w:rsid w:val="0083484C"/>
    <w:rsid w:val="00834A72"/>
    <w:rsid w:val="0083510C"/>
    <w:rsid w:val="00835311"/>
    <w:rsid w:val="008356B5"/>
    <w:rsid w:val="008358CD"/>
    <w:rsid w:val="0083598D"/>
    <w:rsid w:val="00835B43"/>
    <w:rsid w:val="00835E18"/>
    <w:rsid w:val="008365C5"/>
    <w:rsid w:val="008368B5"/>
    <w:rsid w:val="00836CB1"/>
    <w:rsid w:val="00837211"/>
    <w:rsid w:val="00837337"/>
    <w:rsid w:val="008377D5"/>
    <w:rsid w:val="0083797F"/>
    <w:rsid w:val="00837C77"/>
    <w:rsid w:val="00837D71"/>
    <w:rsid w:val="00837E12"/>
    <w:rsid w:val="00837FE4"/>
    <w:rsid w:val="008403CF"/>
    <w:rsid w:val="00840710"/>
    <w:rsid w:val="00840A68"/>
    <w:rsid w:val="00840C7C"/>
    <w:rsid w:val="00840CDF"/>
    <w:rsid w:val="00840D92"/>
    <w:rsid w:val="00840EDE"/>
    <w:rsid w:val="00840F0C"/>
    <w:rsid w:val="00840FFF"/>
    <w:rsid w:val="008411C2"/>
    <w:rsid w:val="0084189C"/>
    <w:rsid w:val="00841B7F"/>
    <w:rsid w:val="00841D0C"/>
    <w:rsid w:val="00841D1A"/>
    <w:rsid w:val="00841F7F"/>
    <w:rsid w:val="00842102"/>
    <w:rsid w:val="008425CF"/>
    <w:rsid w:val="008426E9"/>
    <w:rsid w:val="008426F5"/>
    <w:rsid w:val="00843387"/>
    <w:rsid w:val="0084352A"/>
    <w:rsid w:val="0084365F"/>
    <w:rsid w:val="00843722"/>
    <w:rsid w:val="008439D7"/>
    <w:rsid w:val="00843A6C"/>
    <w:rsid w:val="008442A0"/>
    <w:rsid w:val="00844332"/>
    <w:rsid w:val="008444CC"/>
    <w:rsid w:val="00844639"/>
    <w:rsid w:val="0084480D"/>
    <w:rsid w:val="00844867"/>
    <w:rsid w:val="008449B3"/>
    <w:rsid w:val="00845008"/>
    <w:rsid w:val="0084545B"/>
    <w:rsid w:val="0084586D"/>
    <w:rsid w:val="008468D3"/>
    <w:rsid w:val="00846C7C"/>
    <w:rsid w:val="00846D1E"/>
    <w:rsid w:val="00846DE8"/>
    <w:rsid w:val="00846EDB"/>
    <w:rsid w:val="00847218"/>
    <w:rsid w:val="00847461"/>
    <w:rsid w:val="00847695"/>
    <w:rsid w:val="00847697"/>
    <w:rsid w:val="00847D92"/>
    <w:rsid w:val="00850326"/>
    <w:rsid w:val="008504BE"/>
    <w:rsid w:val="008504E7"/>
    <w:rsid w:val="008505B9"/>
    <w:rsid w:val="0085092E"/>
    <w:rsid w:val="00850A4F"/>
    <w:rsid w:val="00850C55"/>
    <w:rsid w:val="00850E10"/>
    <w:rsid w:val="008513A2"/>
    <w:rsid w:val="00851460"/>
    <w:rsid w:val="00851610"/>
    <w:rsid w:val="00851ABA"/>
    <w:rsid w:val="00851AEE"/>
    <w:rsid w:val="00851DC1"/>
    <w:rsid w:val="00852139"/>
    <w:rsid w:val="00852440"/>
    <w:rsid w:val="00852ED2"/>
    <w:rsid w:val="00853047"/>
    <w:rsid w:val="008530B1"/>
    <w:rsid w:val="00853557"/>
    <w:rsid w:val="00853806"/>
    <w:rsid w:val="008538FE"/>
    <w:rsid w:val="0085469F"/>
    <w:rsid w:val="00854A21"/>
    <w:rsid w:val="00854DCC"/>
    <w:rsid w:val="0085519A"/>
    <w:rsid w:val="00855F76"/>
    <w:rsid w:val="008561AE"/>
    <w:rsid w:val="0085627A"/>
    <w:rsid w:val="00856963"/>
    <w:rsid w:val="00856A84"/>
    <w:rsid w:val="008572D9"/>
    <w:rsid w:val="008575EB"/>
    <w:rsid w:val="00857669"/>
    <w:rsid w:val="008576D6"/>
    <w:rsid w:val="00860213"/>
    <w:rsid w:val="0086032E"/>
    <w:rsid w:val="00860399"/>
    <w:rsid w:val="008603B1"/>
    <w:rsid w:val="008607E7"/>
    <w:rsid w:val="0086081B"/>
    <w:rsid w:val="0086095C"/>
    <w:rsid w:val="00860D36"/>
    <w:rsid w:val="0086129A"/>
    <w:rsid w:val="008618FE"/>
    <w:rsid w:val="00861D14"/>
    <w:rsid w:val="00862067"/>
    <w:rsid w:val="008621C3"/>
    <w:rsid w:val="0086244B"/>
    <w:rsid w:val="00862A49"/>
    <w:rsid w:val="00862C21"/>
    <w:rsid w:val="00862C75"/>
    <w:rsid w:val="00862D69"/>
    <w:rsid w:val="00863481"/>
    <w:rsid w:val="00863546"/>
    <w:rsid w:val="00863AF2"/>
    <w:rsid w:val="00863E8E"/>
    <w:rsid w:val="00864212"/>
    <w:rsid w:val="008642BE"/>
    <w:rsid w:val="008643F9"/>
    <w:rsid w:val="0086445F"/>
    <w:rsid w:val="00864830"/>
    <w:rsid w:val="008648A3"/>
    <w:rsid w:val="00864911"/>
    <w:rsid w:val="00864C96"/>
    <w:rsid w:val="0086534E"/>
    <w:rsid w:val="00865508"/>
    <w:rsid w:val="008657A8"/>
    <w:rsid w:val="0086592F"/>
    <w:rsid w:val="00866081"/>
    <w:rsid w:val="0086625B"/>
    <w:rsid w:val="00866262"/>
    <w:rsid w:val="00866602"/>
    <w:rsid w:val="00866C51"/>
    <w:rsid w:val="0086742C"/>
    <w:rsid w:val="00870103"/>
    <w:rsid w:val="00870740"/>
    <w:rsid w:val="00870A8A"/>
    <w:rsid w:val="00870FBB"/>
    <w:rsid w:val="0087106D"/>
    <w:rsid w:val="00871F89"/>
    <w:rsid w:val="0087204B"/>
    <w:rsid w:val="00872904"/>
    <w:rsid w:val="00872983"/>
    <w:rsid w:val="00872B70"/>
    <w:rsid w:val="00872CBD"/>
    <w:rsid w:val="00872E9E"/>
    <w:rsid w:val="008732CE"/>
    <w:rsid w:val="008737EE"/>
    <w:rsid w:val="0087389E"/>
    <w:rsid w:val="00873A31"/>
    <w:rsid w:val="00873C28"/>
    <w:rsid w:val="00873DBA"/>
    <w:rsid w:val="008744FC"/>
    <w:rsid w:val="00874918"/>
    <w:rsid w:val="00874D01"/>
    <w:rsid w:val="00875594"/>
    <w:rsid w:val="00875A09"/>
    <w:rsid w:val="00875A1A"/>
    <w:rsid w:val="00875C76"/>
    <w:rsid w:val="00875CFC"/>
    <w:rsid w:val="00875E70"/>
    <w:rsid w:val="00876217"/>
    <w:rsid w:val="008765D0"/>
    <w:rsid w:val="008766F5"/>
    <w:rsid w:val="00876A87"/>
    <w:rsid w:val="00876CDE"/>
    <w:rsid w:val="00876F7C"/>
    <w:rsid w:val="0087721E"/>
    <w:rsid w:val="00877731"/>
    <w:rsid w:val="00877962"/>
    <w:rsid w:val="00877DB9"/>
    <w:rsid w:val="00877EE1"/>
    <w:rsid w:val="0088005E"/>
    <w:rsid w:val="0088015A"/>
    <w:rsid w:val="00880203"/>
    <w:rsid w:val="008803C5"/>
    <w:rsid w:val="0088084C"/>
    <w:rsid w:val="008809CF"/>
    <w:rsid w:val="00880B49"/>
    <w:rsid w:val="00880D97"/>
    <w:rsid w:val="008810DB"/>
    <w:rsid w:val="008814B0"/>
    <w:rsid w:val="00881631"/>
    <w:rsid w:val="00882722"/>
    <w:rsid w:val="0088279B"/>
    <w:rsid w:val="00882AC9"/>
    <w:rsid w:val="00882AFB"/>
    <w:rsid w:val="00882CF6"/>
    <w:rsid w:val="00882EF1"/>
    <w:rsid w:val="00882F37"/>
    <w:rsid w:val="00883C25"/>
    <w:rsid w:val="00883DF5"/>
    <w:rsid w:val="00884062"/>
    <w:rsid w:val="008841D3"/>
    <w:rsid w:val="00884245"/>
    <w:rsid w:val="008842A0"/>
    <w:rsid w:val="0088484D"/>
    <w:rsid w:val="00884C8D"/>
    <w:rsid w:val="0088521C"/>
    <w:rsid w:val="008859C3"/>
    <w:rsid w:val="00885B42"/>
    <w:rsid w:val="00885D3A"/>
    <w:rsid w:val="00886354"/>
    <w:rsid w:val="0088646B"/>
    <w:rsid w:val="008864C2"/>
    <w:rsid w:val="008866EB"/>
    <w:rsid w:val="00886781"/>
    <w:rsid w:val="00886BE9"/>
    <w:rsid w:val="0088754D"/>
    <w:rsid w:val="00887C29"/>
    <w:rsid w:val="00887DB2"/>
    <w:rsid w:val="00887E00"/>
    <w:rsid w:val="00887E2A"/>
    <w:rsid w:val="00890095"/>
    <w:rsid w:val="0089028F"/>
    <w:rsid w:val="00890389"/>
    <w:rsid w:val="00890820"/>
    <w:rsid w:val="00890AF6"/>
    <w:rsid w:val="00891177"/>
    <w:rsid w:val="0089133A"/>
    <w:rsid w:val="00891603"/>
    <w:rsid w:val="00891A42"/>
    <w:rsid w:val="00891AFB"/>
    <w:rsid w:val="00891B7F"/>
    <w:rsid w:val="00891F0D"/>
    <w:rsid w:val="008920B6"/>
    <w:rsid w:val="008922F8"/>
    <w:rsid w:val="0089234A"/>
    <w:rsid w:val="0089292D"/>
    <w:rsid w:val="00892BDF"/>
    <w:rsid w:val="00892C08"/>
    <w:rsid w:val="0089311F"/>
    <w:rsid w:val="0089314E"/>
    <w:rsid w:val="00893B03"/>
    <w:rsid w:val="00893D14"/>
    <w:rsid w:val="00893E90"/>
    <w:rsid w:val="008943C3"/>
    <w:rsid w:val="008946F4"/>
    <w:rsid w:val="00894769"/>
    <w:rsid w:val="00895597"/>
    <w:rsid w:val="00895C35"/>
    <w:rsid w:val="0089647E"/>
    <w:rsid w:val="0089659E"/>
    <w:rsid w:val="00896699"/>
    <w:rsid w:val="00896DF0"/>
    <w:rsid w:val="008971B8"/>
    <w:rsid w:val="00897C2E"/>
    <w:rsid w:val="00897C6A"/>
    <w:rsid w:val="00897C72"/>
    <w:rsid w:val="00897EDA"/>
    <w:rsid w:val="008A02A2"/>
    <w:rsid w:val="008A0326"/>
    <w:rsid w:val="008A0599"/>
    <w:rsid w:val="008A086F"/>
    <w:rsid w:val="008A0920"/>
    <w:rsid w:val="008A0E21"/>
    <w:rsid w:val="008A0EA7"/>
    <w:rsid w:val="008A1B2A"/>
    <w:rsid w:val="008A1FDB"/>
    <w:rsid w:val="008A2316"/>
    <w:rsid w:val="008A255C"/>
    <w:rsid w:val="008A258D"/>
    <w:rsid w:val="008A2790"/>
    <w:rsid w:val="008A27FC"/>
    <w:rsid w:val="008A2A13"/>
    <w:rsid w:val="008A2B55"/>
    <w:rsid w:val="008A2DBE"/>
    <w:rsid w:val="008A336B"/>
    <w:rsid w:val="008A34A7"/>
    <w:rsid w:val="008A3721"/>
    <w:rsid w:val="008A3A14"/>
    <w:rsid w:val="008A3D63"/>
    <w:rsid w:val="008A420C"/>
    <w:rsid w:val="008A4599"/>
    <w:rsid w:val="008A474E"/>
    <w:rsid w:val="008A52BA"/>
    <w:rsid w:val="008A58F6"/>
    <w:rsid w:val="008A59A2"/>
    <w:rsid w:val="008A5ACD"/>
    <w:rsid w:val="008A5AD1"/>
    <w:rsid w:val="008A5AF5"/>
    <w:rsid w:val="008A5D4C"/>
    <w:rsid w:val="008A5E51"/>
    <w:rsid w:val="008A6960"/>
    <w:rsid w:val="008A6B2B"/>
    <w:rsid w:val="008A6CAF"/>
    <w:rsid w:val="008A6D13"/>
    <w:rsid w:val="008A72C8"/>
    <w:rsid w:val="008A74F7"/>
    <w:rsid w:val="008B00A1"/>
    <w:rsid w:val="008B012B"/>
    <w:rsid w:val="008B0249"/>
    <w:rsid w:val="008B02DB"/>
    <w:rsid w:val="008B0694"/>
    <w:rsid w:val="008B0798"/>
    <w:rsid w:val="008B0F08"/>
    <w:rsid w:val="008B1308"/>
    <w:rsid w:val="008B14B9"/>
    <w:rsid w:val="008B1665"/>
    <w:rsid w:val="008B1826"/>
    <w:rsid w:val="008B1EBF"/>
    <w:rsid w:val="008B2DE1"/>
    <w:rsid w:val="008B30CC"/>
    <w:rsid w:val="008B32A1"/>
    <w:rsid w:val="008B3A4C"/>
    <w:rsid w:val="008B3D83"/>
    <w:rsid w:val="008B442B"/>
    <w:rsid w:val="008B4BA2"/>
    <w:rsid w:val="008B503A"/>
    <w:rsid w:val="008B5174"/>
    <w:rsid w:val="008B53EA"/>
    <w:rsid w:val="008B5DE0"/>
    <w:rsid w:val="008B634F"/>
    <w:rsid w:val="008B63AC"/>
    <w:rsid w:val="008B6618"/>
    <w:rsid w:val="008B6B70"/>
    <w:rsid w:val="008B6D65"/>
    <w:rsid w:val="008B7CC3"/>
    <w:rsid w:val="008B7D38"/>
    <w:rsid w:val="008B7EF7"/>
    <w:rsid w:val="008B7F54"/>
    <w:rsid w:val="008C0767"/>
    <w:rsid w:val="008C07F5"/>
    <w:rsid w:val="008C084D"/>
    <w:rsid w:val="008C0CCC"/>
    <w:rsid w:val="008C0D01"/>
    <w:rsid w:val="008C1221"/>
    <w:rsid w:val="008C181A"/>
    <w:rsid w:val="008C1F1C"/>
    <w:rsid w:val="008C200F"/>
    <w:rsid w:val="008C27F6"/>
    <w:rsid w:val="008C2A33"/>
    <w:rsid w:val="008C2AAC"/>
    <w:rsid w:val="008C2BEA"/>
    <w:rsid w:val="008C2C79"/>
    <w:rsid w:val="008C2F12"/>
    <w:rsid w:val="008C34CC"/>
    <w:rsid w:val="008C358D"/>
    <w:rsid w:val="008C35CF"/>
    <w:rsid w:val="008C3B53"/>
    <w:rsid w:val="008C489D"/>
    <w:rsid w:val="008C4A97"/>
    <w:rsid w:val="008C4BE8"/>
    <w:rsid w:val="008C5080"/>
    <w:rsid w:val="008C50B8"/>
    <w:rsid w:val="008C5177"/>
    <w:rsid w:val="008C52E3"/>
    <w:rsid w:val="008C53A9"/>
    <w:rsid w:val="008C57C4"/>
    <w:rsid w:val="008C58CB"/>
    <w:rsid w:val="008C5D33"/>
    <w:rsid w:val="008C5E99"/>
    <w:rsid w:val="008C61D4"/>
    <w:rsid w:val="008C675B"/>
    <w:rsid w:val="008C6D45"/>
    <w:rsid w:val="008C6DAF"/>
    <w:rsid w:val="008C6FDC"/>
    <w:rsid w:val="008C7083"/>
    <w:rsid w:val="008C780D"/>
    <w:rsid w:val="008C7DE9"/>
    <w:rsid w:val="008D0132"/>
    <w:rsid w:val="008D03A3"/>
    <w:rsid w:val="008D056B"/>
    <w:rsid w:val="008D0686"/>
    <w:rsid w:val="008D1296"/>
    <w:rsid w:val="008D12FC"/>
    <w:rsid w:val="008D141B"/>
    <w:rsid w:val="008D170E"/>
    <w:rsid w:val="008D1BD4"/>
    <w:rsid w:val="008D1F41"/>
    <w:rsid w:val="008D20A9"/>
    <w:rsid w:val="008D221A"/>
    <w:rsid w:val="008D2397"/>
    <w:rsid w:val="008D2A0A"/>
    <w:rsid w:val="008D2AFE"/>
    <w:rsid w:val="008D2DA1"/>
    <w:rsid w:val="008D2E12"/>
    <w:rsid w:val="008D2EB6"/>
    <w:rsid w:val="008D2FF8"/>
    <w:rsid w:val="008D3029"/>
    <w:rsid w:val="008D36ED"/>
    <w:rsid w:val="008D39CC"/>
    <w:rsid w:val="008D3AC9"/>
    <w:rsid w:val="008D41A3"/>
    <w:rsid w:val="008D48AB"/>
    <w:rsid w:val="008D4991"/>
    <w:rsid w:val="008D4B27"/>
    <w:rsid w:val="008D4D26"/>
    <w:rsid w:val="008D5579"/>
    <w:rsid w:val="008D69A3"/>
    <w:rsid w:val="008D7067"/>
    <w:rsid w:val="008D7204"/>
    <w:rsid w:val="008D7880"/>
    <w:rsid w:val="008D7B8C"/>
    <w:rsid w:val="008D7E16"/>
    <w:rsid w:val="008E00A5"/>
    <w:rsid w:val="008E00CB"/>
    <w:rsid w:val="008E0292"/>
    <w:rsid w:val="008E04F8"/>
    <w:rsid w:val="008E1714"/>
    <w:rsid w:val="008E1929"/>
    <w:rsid w:val="008E1A52"/>
    <w:rsid w:val="008E1B19"/>
    <w:rsid w:val="008E20EB"/>
    <w:rsid w:val="008E2D9E"/>
    <w:rsid w:val="008E3029"/>
    <w:rsid w:val="008E30A9"/>
    <w:rsid w:val="008E33D4"/>
    <w:rsid w:val="008E3608"/>
    <w:rsid w:val="008E3E46"/>
    <w:rsid w:val="008E3E6F"/>
    <w:rsid w:val="008E43B6"/>
    <w:rsid w:val="008E447C"/>
    <w:rsid w:val="008E44E5"/>
    <w:rsid w:val="008E4B37"/>
    <w:rsid w:val="008E4C0C"/>
    <w:rsid w:val="008E4CAB"/>
    <w:rsid w:val="008E4DFC"/>
    <w:rsid w:val="008E555C"/>
    <w:rsid w:val="008E55A2"/>
    <w:rsid w:val="008E58D4"/>
    <w:rsid w:val="008E592F"/>
    <w:rsid w:val="008E599B"/>
    <w:rsid w:val="008E5E04"/>
    <w:rsid w:val="008E5E85"/>
    <w:rsid w:val="008E614A"/>
    <w:rsid w:val="008E6A72"/>
    <w:rsid w:val="008E6C89"/>
    <w:rsid w:val="008E6F6E"/>
    <w:rsid w:val="008E6FF2"/>
    <w:rsid w:val="008E7816"/>
    <w:rsid w:val="008E784E"/>
    <w:rsid w:val="008E7E63"/>
    <w:rsid w:val="008F02E6"/>
    <w:rsid w:val="008F0303"/>
    <w:rsid w:val="008F071B"/>
    <w:rsid w:val="008F09C1"/>
    <w:rsid w:val="008F0A58"/>
    <w:rsid w:val="008F14CC"/>
    <w:rsid w:val="008F1A3E"/>
    <w:rsid w:val="008F1A70"/>
    <w:rsid w:val="008F1B1C"/>
    <w:rsid w:val="008F1D72"/>
    <w:rsid w:val="008F1DEC"/>
    <w:rsid w:val="008F280A"/>
    <w:rsid w:val="008F349E"/>
    <w:rsid w:val="008F392F"/>
    <w:rsid w:val="008F3C9C"/>
    <w:rsid w:val="008F3D32"/>
    <w:rsid w:val="008F4486"/>
    <w:rsid w:val="008F4A05"/>
    <w:rsid w:val="008F4C2A"/>
    <w:rsid w:val="008F4CC1"/>
    <w:rsid w:val="008F4D9A"/>
    <w:rsid w:val="008F5064"/>
    <w:rsid w:val="008F50E6"/>
    <w:rsid w:val="008F5515"/>
    <w:rsid w:val="008F587E"/>
    <w:rsid w:val="008F5EA6"/>
    <w:rsid w:val="008F62AC"/>
    <w:rsid w:val="008F63FD"/>
    <w:rsid w:val="008F6537"/>
    <w:rsid w:val="008F6729"/>
    <w:rsid w:val="008F6C0A"/>
    <w:rsid w:val="008F6F8B"/>
    <w:rsid w:val="008F6F8C"/>
    <w:rsid w:val="008F6FA9"/>
    <w:rsid w:val="008F707E"/>
    <w:rsid w:val="008F7309"/>
    <w:rsid w:val="008F73A4"/>
    <w:rsid w:val="008F7978"/>
    <w:rsid w:val="008F7C5D"/>
    <w:rsid w:val="008F7CA7"/>
    <w:rsid w:val="008F7CBD"/>
    <w:rsid w:val="009001F5"/>
    <w:rsid w:val="00900934"/>
    <w:rsid w:val="00900D50"/>
    <w:rsid w:val="00900F0A"/>
    <w:rsid w:val="00901053"/>
    <w:rsid w:val="00901170"/>
    <w:rsid w:val="0090169F"/>
    <w:rsid w:val="00901727"/>
    <w:rsid w:val="00901C22"/>
    <w:rsid w:val="00902780"/>
    <w:rsid w:val="00902797"/>
    <w:rsid w:val="00902979"/>
    <w:rsid w:val="009033A6"/>
    <w:rsid w:val="00903842"/>
    <w:rsid w:val="00904198"/>
    <w:rsid w:val="00904289"/>
    <w:rsid w:val="009045D7"/>
    <w:rsid w:val="00904617"/>
    <w:rsid w:val="009047CC"/>
    <w:rsid w:val="0090496D"/>
    <w:rsid w:val="00904B1C"/>
    <w:rsid w:val="00904CE9"/>
    <w:rsid w:val="00904F27"/>
    <w:rsid w:val="00905391"/>
    <w:rsid w:val="009056DF"/>
    <w:rsid w:val="00905C8A"/>
    <w:rsid w:val="00905CD8"/>
    <w:rsid w:val="00906254"/>
    <w:rsid w:val="0090703F"/>
    <w:rsid w:val="00907180"/>
    <w:rsid w:val="00907406"/>
    <w:rsid w:val="00907733"/>
    <w:rsid w:val="00907E6F"/>
    <w:rsid w:val="00910957"/>
    <w:rsid w:val="00910A18"/>
    <w:rsid w:val="00910AE8"/>
    <w:rsid w:val="00910DD9"/>
    <w:rsid w:val="00911006"/>
    <w:rsid w:val="00911524"/>
    <w:rsid w:val="00911BC6"/>
    <w:rsid w:val="0091201A"/>
    <w:rsid w:val="0091201B"/>
    <w:rsid w:val="009120B5"/>
    <w:rsid w:val="00912287"/>
    <w:rsid w:val="009128B8"/>
    <w:rsid w:val="009128DF"/>
    <w:rsid w:val="00912BBC"/>
    <w:rsid w:val="009132D7"/>
    <w:rsid w:val="009136B5"/>
    <w:rsid w:val="0091387E"/>
    <w:rsid w:val="00913BBA"/>
    <w:rsid w:val="00913DB2"/>
    <w:rsid w:val="009143DD"/>
    <w:rsid w:val="00914926"/>
    <w:rsid w:val="00914CF4"/>
    <w:rsid w:val="00914D81"/>
    <w:rsid w:val="009151B6"/>
    <w:rsid w:val="00915915"/>
    <w:rsid w:val="0091596F"/>
    <w:rsid w:val="00915BB5"/>
    <w:rsid w:val="00915D0F"/>
    <w:rsid w:val="009163EA"/>
    <w:rsid w:val="0091674D"/>
    <w:rsid w:val="00916D0F"/>
    <w:rsid w:val="00916EFF"/>
    <w:rsid w:val="0091741E"/>
    <w:rsid w:val="0091744A"/>
    <w:rsid w:val="009174FB"/>
    <w:rsid w:val="00917576"/>
    <w:rsid w:val="00917581"/>
    <w:rsid w:val="0091776F"/>
    <w:rsid w:val="0091784C"/>
    <w:rsid w:val="00917940"/>
    <w:rsid w:val="00917AFB"/>
    <w:rsid w:val="00917BAA"/>
    <w:rsid w:val="00920D7F"/>
    <w:rsid w:val="009212A4"/>
    <w:rsid w:val="00921604"/>
    <w:rsid w:val="00921705"/>
    <w:rsid w:val="00921B3D"/>
    <w:rsid w:val="009221F2"/>
    <w:rsid w:val="0092234B"/>
    <w:rsid w:val="009225B2"/>
    <w:rsid w:val="009227F4"/>
    <w:rsid w:val="00922CE5"/>
    <w:rsid w:val="00922F8A"/>
    <w:rsid w:val="0092304B"/>
    <w:rsid w:val="0092306D"/>
    <w:rsid w:val="00923197"/>
    <w:rsid w:val="00923707"/>
    <w:rsid w:val="0092382B"/>
    <w:rsid w:val="00923A2F"/>
    <w:rsid w:val="00923C2E"/>
    <w:rsid w:val="00923EDF"/>
    <w:rsid w:val="00924149"/>
    <w:rsid w:val="009241D6"/>
    <w:rsid w:val="009245D8"/>
    <w:rsid w:val="0092472F"/>
    <w:rsid w:val="00924813"/>
    <w:rsid w:val="0092491B"/>
    <w:rsid w:val="0092494E"/>
    <w:rsid w:val="009249AB"/>
    <w:rsid w:val="00924D25"/>
    <w:rsid w:val="0092539E"/>
    <w:rsid w:val="00925C5C"/>
    <w:rsid w:val="00925D30"/>
    <w:rsid w:val="00926580"/>
    <w:rsid w:val="00926AE6"/>
    <w:rsid w:val="00926CF4"/>
    <w:rsid w:val="00927650"/>
    <w:rsid w:val="0092786B"/>
    <w:rsid w:val="00927E9C"/>
    <w:rsid w:val="00927F84"/>
    <w:rsid w:val="009300F5"/>
    <w:rsid w:val="00930781"/>
    <w:rsid w:val="00930C70"/>
    <w:rsid w:val="00930D12"/>
    <w:rsid w:val="00930E1F"/>
    <w:rsid w:val="0093103A"/>
    <w:rsid w:val="009322F7"/>
    <w:rsid w:val="009325CC"/>
    <w:rsid w:val="009327D6"/>
    <w:rsid w:val="00932823"/>
    <w:rsid w:val="00932B34"/>
    <w:rsid w:val="00932E4C"/>
    <w:rsid w:val="0093321F"/>
    <w:rsid w:val="009332DD"/>
    <w:rsid w:val="00933555"/>
    <w:rsid w:val="00933688"/>
    <w:rsid w:val="0093389F"/>
    <w:rsid w:val="00933F64"/>
    <w:rsid w:val="0093462F"/>
    <w:rsid w:val="00934980"/>
    <w:rsid w:val="00934E19"/>
    <w:rsid w:val="009354DB"/>
    <w:rsid w:val="009357A6"/>
    <w:rsid w:val="009358B8"/>
    <w:rsid w:val="00936064"/>
    <w:rsid w:val="00936378"/>
    <w:rsid w:val="00936496"/>
    <w:rsid w:val="0093649C"/>
    <w:rsid w:val="00936870"/>
    <w:rsid w:val="009369FB"/>
    <w:rsid w:val="00936D2B"/>
    <w:rsid w:val="00936E0A"/>
    <w:rsid w:val="00936EE1"/>
    <w:rsid w:val="00936F78"/>
    <w:rsid w:val="0093748E"/>
    <w:rsid w:val="0093793E"/>
    <w:rsid w:val="00937AFF"/>
    <w:rsid w:val="00940496"/>
    <w:rsid w:val="00940945"/>
    <w:rsid w:val="00940E3C"/>
    <w:rsid w:val="0094140F"/>
    <w:rsid w:val="009419D1"/>
    <w:rsid w:val="00941A6D"/>
    <w:rsid w:val="00941B14"/>
    <w:rsid w:val="00941E23"/>
    <w:rsid w:val="00941F6C"/>
    <w:rsid w:val="0094204E"/>
    <w:rsid w:val="00942311"/>
    <w:rsid w:val="00942337"/>
    <w:rsid w:val="00942901"/>
    <w:rsid w:val="00942EF7"/>
    <w:rsid w:val="00943060"/>
    <w:rsid w:val="009431D8"/>
    <w:rsid w:val="009435BA"/>
    <w:rsid w:val="0094380E"/>
    <w:rsid w:val="00943A30"/>
    <w:rsid w:val="00943AAA"/>
    <w:rsid w:val="00943E60"/>
    <w:rsid w:val="0094431E"/>
    <w:rsid w:val="009446F8"/>
    <w:rsid w:val="00944CD9"/>
    <w:rsid w:val="00944DAE"/>
    <w:rsid w:val="009450F8"/>
    <w:rsid w:val="00945470"/>
    <w:rsid w:val="0094588A"/>
    <w:rsid w:val="00945DD6"/>
    <w:rsid w:val="0094628A"/>
    <w:rsid w:val="00946805"/>
    <w:rsid w:val="00946D75"/>
    <w:rsid w:val="009505B4"/>
    <w:rsid w:val="00950898"/>
    <w:rsid w:val="0095092A"/>
    <w:rsid w:val="00950CFE"/>
    <w:rsid w:val="00950D00"/>
    <w:rsid w:val="00950D2B"/>
    <w:rsid w:val="00951015"/>
    <w:rsid w:val="00951283"/>
    <w:rsid w:val="009513AE"/>
    <w:rsid w:val="00951454"/>
    <w:rsid w:val="009516BB"/>
    <w:rsid w:val="00951C0D"/>
    <w:rsid w:val="00951EC9"/>
    <w:rsid w:val="009520A7"/>
    <w:rsid w:val="00952A6D"/>
    <w:rsid w:val="00952B2C"/>
    <w:rsid w:val="00952B54"/>
    <w:rsid w:val="009536A8"/>
    <w:rsid w:val="009538E4"/>
    <w:rsid w:val="00953F49"/>
    <w:rsid w:val="00953F98"/>
    <w:rsid w:val="00954202"/>
    <w:rsid w:val="00954226"/>
    <w:rsid w:val="009548C7"/>
    <w:rsid w:val="00954AD3"/>
    <w:rsid w:val="00954C07"/>
    <w:rsid w:val="00954DCD"/>
    <w:rsid w:val="00955226"/>
    <w:rsid w:val="00955349"/>
    <w:rsid w:val="00955423"/>
    <w:rsid w:val="00956131"/>
    <w:rsid w:val="009561FD"/>
    <w:rsid w:val="00956335"/>
    <w:rsid w:val="009568A8"/>
    <w:rsid w:val="0095696A"/>
    <w:rsid w:val="009569A7"/>
    <w:rsid w:val="009569D4"/>
    <w:rsid w:val="009572D5"/>
    <w:rsid w:val="009577A0"/>
    <w:rsid w:val="00957C90"/>
    <w:rsid w:val="00957CC9"/>
    <w:rsid w:val="00957CD8"/>
    <w:rsid w:val="00957FC7"/>
    <w:rsid w:val="00960217"/>
    <w:rsid w:val="0096033A"/>
    <w:rsid w:val="009607B1"/>
    <w:rsid w:val="00960D80"/>
    <w:rsid w:val="00960F29"/>
    <w:rsid w:val="00960FFD"/>
    <w:rsid w:val="00961443"/>
    <w:rsid w:val="009615D0"/>
    <w:rsid w:val="009617A3"/>
    <w:rsid w:val="00961879"/>
    <w:rsid w:val="00961949"/>
    <w:rsid w:val="009619F1"/>
    <w:rsid w:val="00961AA4"/>
    <w:rsid w:val="00961F89"/>
    <w:rsid w:val="00962172"/>
    <w:rsid w:val="009622FE"/>
    <w:rsid w:val="0096248F"/>
    <w:rsid w:val="00962A1D"/>
    <w:rsid w:val="00962B90"/>
    <w:rsid w:val="00962E78"/>
    <w:rsid w:val="00963465"/>
    <w:rsid w:val="009635A7"/>
    <w:rsid w:val="009635FA"/>
    <w:rsid w:val="009636CE"/>
    <w:rsid w:val="0096407A"/>
    <w:rsid w:val="009640F3"/>
    <w:rsid w:val="0096469A"/>
    <w:rsid w:val="009648C9"/>
    <w:rsid w:val="0096497A"/>
    <w:rsid w:val="00964C16"/>
    <w:rsid w:val="00964DBF"/>
    <w:rsid w:val="0096552A"/>
    <w:rsid w:val="009659B1"/>
    <w:rsid w:val="00965C52"/>
    <w:rsid w:val="00966027"/>
    <w:rsid w:val="00966053"/>
    <w:rsid w:val="0096624B"/>
    <w:rsid w:val="00966502"/>
    <w:rsid w:val="00966621"/>
    <w:rsid w:val="00966966"/>
    <w:rsid w:val="00966A9F"/>
    <w:rsid w:val="00966C84"/>
    <w:rsid w:val="00966E8B"/>
    <w:rsid w:val="00966F43"/>
    <w:rsid w:val="009674F5"/>
    <w:rsid w:val="0096754A"/>
    <w:rsid w:val="0096755D"/>
    <w:rsid w:val="0096762B"/>
    <w:rsid w:val="00967936"/>
    <w:rsid w:val="00967942"/>
    <w:rsid w:val="0096799B"/>
    <w:rsid w:val="009679DD"/>
    <w:rsid w:val="00967D83"/>
    <w:rsid w:val="00970860"/>
    <w:rsid w:val="00970FFD"/>
    <w:rsid w:val="0097162E"/>
    <w:rsid w:val="00971956"/>
    <w:rsid w:val="00971E6D"/>
    <w:rsid w:val="00972045"/>
    <w:rsid w:val="009723D4"/>
    <w:rsid w:val="009723EE"/>
    <w:rsid w:val="00972490"/>
    <w:rsid w:val="00972535"/>
    <w:rsid w:val="0097272B"/>
    <w:rsid w:val="00972791"/>
    <w:rsid w:val="0097313A"/>
    <w:rsid w:val="00973299"/>
    <w:rsid w:val="0097337B"/>
    <w:rsid w:val="00973CF9"/>
    <w:rsid w:val="00973D6A"/>
    <w:rsid w:val="00973DAD"/>
    <w:rsid w:val="00974074"/>
    <w:rsid w:val="0097412D"/>
    <w:rsid w:val="009744EE"/>
    <w:rsid w:val="0097481D"/>
    <w:rsid w:val="00974D2B"/>
    <w:rsid w:val="00974E05"/>
    <w:rsid w:val="00975314"/>
    <w:rsid w:val="00975832"/>
    <w:rsid w:val="0097584B"/>
    <w:rsid w:val="00975CF5"/>
    <w:rsid w:val="00975DF2"/>
    <w:rsid w:val="00976063"/>
    <w:rsid w:val="00976497"/>
    <w:rsid w:val="00976CE6"/>
    <w:rsid w:val="0097745A"/>
    <w:rsid w:val="009779D0"/>
    <w:rsid w:val="009779F7"/>
    <w:rsid w:val="00977A82"/>
    <w:rsid w:val="00977ED3"/>
    <w:rsid w:val="00980018"/>
    <w:rsid w:val="009801E5"/>
    <w:rsid w:val="00980398"/>
    <w:rsid w:val="0098059A"/>
    <w:rsid w:val="009808B3"/>
    <w:rsid w:val="00980BE5"/>
    <w:rsid w:val="00980CC7"/>
    <w:rsid w:val="00980F7E"/>
    <w:rsid w:val="009812C8"/>
    <w:rsid w:val="009816AE"/>
    <w:rsid w:val="009816F2"/>
    <w:rsid w:val="00981D07"/>
    <w:rsid w:val="009820F6"/>
    <w:rsid w:val="00982238"/>
    <w:rsid w:val="0098224C"/>
    <w:rsid w:val="00982497"/>
    <w:rsid w:val="0098276C"/>
    <w:rsid w:val="009829E9"/>
    <w:rsid w:val="00982AB2"/>
    <w:rsid w:val="00983419"/>
    <w:rsid w:val="00983A4B"/>
    <w:rsid w:val="00983C23"/>
    <w:rsid w:val="00983F36"/>
    <w:rsid w:val="00984157"/>
    <w:rsid w:val="00984209"/>
    <w:rsid w:val="00984297"/>
    <w:rsid w:val="009842E3"/>
    <w:rsid w:val="00984361"/>
    <w:rsid w:val="009845A8"/>
    <w:rsid w:val="00984634"/>
    <w:rsid w:val="00984721"/>
    <w:rsid w:val="0098494C"/>
    <w:rsid w:val="00984960"/>
    <w:rsid w:val="00984C6C"/>
    <w:rsid w:val="00984D4D"/>
    <w:rsid w:val="00984D92"/>
    <w:rsid w:val="00984E12"/>
    <w:rsid w:val="009850E7"/>
    <w:rsid w:val="009851ED"/>
    <w:rsid w:val="00985584"/>
    <w:rsid w:val="00986187"/>
    <w:rsid w:val="009864CF"/>
    <w:rsid w:val="0098688A"/>
    <w:rsid w:val="00987181"/>
    <w:rsid w:val="00987AD6"/>
    <w:rsid w:val="00990166"/>
    <w:rsid w:val="00990475"/>
    <w:rsid w:val="009905AA"/>
    <w:rsid w:val="009907B6"/>
    <w:rsid w:val="0099092E"/>
    <w:rsid w:val="00990EAB"/>
    <w:rsid w:val="00990F2E"/>
    <w:rsid w:val="00990FA1"/>
    <w:rsid w:val="009913B7"/>
    <w:rsid w:val="0099172C"/>
    <w:rsid w:val="00991B4E"/>
    <w:rsid w:val="00991C41"/>
    <w:rsid w:val="00991D20"/>
    <w:rsid w:val="009924AE"/>
    <w:rsid w:val="0099276B"/>
    <w:rsid w:val="009929C7"/>
    <w:rsid w:val="009929DF"/>
    <w:rsid w:val="00992DD2"/>
    <w:rsid w:val="00992DF3"/>
    <w:rsid w:val="00993419"/>
    <w:rsid w:val="0099348C"/>
    <w:rsid w:val="009934A8"/>
    <w:rsid w:val="00993986"/>
    <w:rsid w:val="00993BA4"/>
    <w:rsid w:val="00993BA9"/>
    <w:rsid w:val="00994042"/>
    <w:rsid w:val="00994379"/>
    <w:rsid w:val="00994381"/>
    <w:rsid w:val="00994427"/>
    <w:rsid w:val="0099539C"/>
    <w:rsid w:val="00995B82"/>
    <w:rsid w:val="00995C9B"/>
    <w:rsid w:val="00995D8F"/>
    <w:rsid w:val="00995EB3"/>
    <w:rsid w:val="0099639B"/>
    <w:rsid w:val="009969A2"/>
    <w:rsid w:val="00996A6C"/>
    <w:rsid w:val="00996DF6"/>
    <w:rsid w:val="009979EA"/>
    <w:rsid w:val="009A004A"/>
    <w:rsid w:val="009A0077"/>
    <w:rsid w:val="009A0839"/>
    <w:rsid w:val="009A0ADE"/>
    <w:rsid w:val="009A0C88"/>
    <w:rsid w:val="009A10E2"/>
    <w:rsid w:val="009A171C"/>
    <w:rsid w:val="009A17DB"/>
    <w:rsid w:val="009A1865"/>
    <w:rsid w:val="009A19E7"/>
    <w:rsid w:val="009A19FC"/>
    <w:rsid w:val="009A1C40"/>
    <w:rsid w:val="009A1F8F"/>
    <w:rsid w:val="009A24B6"/>
    <w:rsid w:val="009A2648"/>
    <w:rsid w:val="009A2CB3"/>
    <w:rsid w:val="009A352F"/>
    <w:rsid w:val="009A36F4"/>
    <w:rsid w:val="009A378E"/>
    <w:rsid w:val="009A386F"/>
    <w:rsid w:val="009A3E99"/>
    <w:rsid w:val="009A3EFF"/>
    <w:rsid w:val="009A3FB1"/>
    <w:rsid w:val="009A429E"/>
    <w:rsid w:val="009A43A5"/>
    <w:rsid w:val="009A44A6"/>
    <w:rsid w:val="009A4946"/>
    <w:rsid w:val="009A4958"/>
    <w:rsid w:val="009A4C4E"/>
    <w:rsid w:val="009A5677"/>
    <w:rsid w:val="009A64FD"/>
    <w:rsid w:val="009A67CA"/>
    <w:rsid w:val="009A68EE"/>
    <w:rsid w:val="009A6AEB"/>
    <w:rsid w:val="009A6E15"/>
    <w:rsid w:val="009A6E1A"/>
    <w:rsid w:val="009A6FBA"/>
    <w:rsid w:val="009A736B"/>
    <w:rsid w:val="009A7576"/>
    <w:rsid w:val="009A7664"/>
    <w:rsid w:val="009A76A3"/>
    <w:rsid w:val="009A7922"/>
    <w:rsid w:val="009A7E24"/>
    <w:rsid w:val="009A7E68"/>
    <w:rsid w:val="009A7F84"/>
    <w:rsid w:val="009B0245"/>
    <w:rsid w:val="009B058A"/>
    <w:rsid w:val="009B074A"/>
    <w:rsid w:val="009B0775"/>
    <w:rsid w:val="009B0EF9"/>
    <w:rsid w:val="009B1120"/>
    <w:rsid w:val="009B1507"/>
    <w:rsid w:val="009B175F"/>
    <w:rsid w:val="009B17FC"/>
    <w:rsid w:val="009B19DF"/>
    <w:rsid w:val="009B1B2E"/>
    <w:rsid w:val="009B1BE0"/>
    <w:rsid w:val="009B2063"/>
    <w:rsid w:val="009B2298"/>
    <w:rsid w:val="009B2929"/>
    <w:rsid w:val="009B2A80"/>
    <w:rsid w:val="009B356B"/>
    <w:rsid w:val="009B3EB7"/>
    <w:rsid w:val="009B3F08"/>
    <w:rsid w:val="009B444F"/>
    <w:rsid w:val="009B4A0E"/>
    <w:rsid w:val="009B4A9E"/>
    <w:rsid w:val="009B4B82"/>
    <w:rsid w:val="009B4CD8"/>
    <w:rsid w:val="009B4D04"/>
    <w:rsid w:val="009B5BC4"/>
    <w:rsid w:val="009B6016"/>
    <w:rsid w:val="009B61EF"/>
    <w:rsid w:val="009B63F9"/>
    <w:rsid w:val="009B6733"/>
    <w:rsid w:val="009B6ADD"/>
    <w:rsid w:val="009B6C3B"/>
    <w:rsid w:val="009B73EA"/>
    <w:rsid w:val="009B7AEC"/>
    <w:rsid w:val="009C039E"/>
    <w:rsid w:val="009C03D4"/>
    <w:rsid w:val="009C042A"/>
    <w:rsid w:val="009C081B"/>
    <w:rsid w:val="009C0D92"/>
    <w:rsid w:val="009C0E6D"/>
    <w:rsid w:val="009C0F98"/>
    <w:rsid w:val="009C1953"/>
    <w:rsid w:val="009C1B4B"/>
    <w:rsid w:val="009C1D56"/>
    <w:rsid w:val="009C255A"/>
    <w:rsid w:val="009C268A"/>
    <w:rsid w:val="009C2B47"/>
    <w:rsid w:val="009C2BC7"/>
    <w:rsid w:val="009C2D2E"/>
    <w:rsid w:val="009C2FA3"/>
    <w:rsid w:val="009C3157"/>
    <w:rsid w:val="009C324C"/>
    <w:rsid w:val="009C374F"/>
    <w:rsid w:val="009C3CC0"/>
    <w:rsid w:val="009C3E57"/>
    <w:rsid w:val="009C3EE8"/>
    <w:rsid w:val="009C458C"/>
    <w:rsid w:val="009C473F"/>
    <w:rsid w:val="009C4B67"/>
    <w:rsid w:val="009C4F0F"/>
    <w:rsid w:val="009C5455"/>
    <w:rsid w:val="009C5562"/>
    <w:rsid w:val="009C5931"/>
    <w:rsid w:val="009C5A95"/>
    <w:rsid w:val="009C6045"/>
    <w:rsid w:val="009C6799"/>
    <w:rsid w:val="009C6CE4"/>
    <w:rsid w:val="009C76C9"/>
    <w:rsid w:val="009C770C"/>
    <w:rsid w:val="009C79C3"/>
    <w:rsid w:val="009D0660"/>
    <w:rsid w:val="009D06A0"/>
    <w:rsid w:val="009D076E"/>
    <w:rsid w:val="009D12C0"/>
    <w:rsid w:val="009D145A"/>
    <w:rsid w:val="009D1496"/>
    <w:rsid w:val="009D16A1"/>
    <w:rsid w:val="009D1D46"/>
    <w:rsid w:val="009D1DBB"/>
    <w:rsid w:val="009D1E39"/>
    <w:rsid w:val="009D1FD6"/>
    <w:rsid w:val="009D2365"/>
    <w:rsid w:val="009D23D4"/>
    <w:rsid w:val="009D2750"/>
    <w:rsid w:val="009D28A7"/>
    <w:rsid w:val="009D28B2"/>
    <w:rsid w:val="009D2AE1"/>
    <w:rsid w:val="009D2CD8"/>
    <w:rsid w:val="009D2DF7"/>
    <w:rsid w:val="009D2F96"/>
    <w:rsid w:val="009D32FC"/>
    <w:rsid w:val="009D35AF"/>
    <w:rsid w:val="009D3A8E"/>
    <w:rsid w:val="009D3C77"/>
    <w:rsid w:val="009D3CE3"/>
    <w:rsid w:val="009D4133"/>
    <w:rsid w:val="009D428D"/>
    <w:rsid w:val="009D436A"/>
    <w:rsid w:val="009D43F7"/>
    <w:rsid w:val="009D48FD"/>
    <w:rsid w:val="009D492C"/>
    <w:rsid w:val="009D4E66"/>
    <w:rsid w:val="009D50BC"/>
    <w:rsid w:val="009D5676"/>
    <w:rsid w:val="009D5850"/>
    <w:rsid w:val="009D5C3C"/>
    <w:rsid w:val="009D5CB3"/>
    <w:rsid w:val="009D5CB6"/>
    <w:rsid w:val="009D5D28"/>
    <w:rsid w:val="009D5D81"/>
    <w:rsid w:val="009D5D94"/>
    <w:rsid w:val="009D5DB0"/>
    <w:rsid w:val="009D5FFE"/>
    <w:rsid w:val="009D6177"/>
    <w:rsid w:val="009D6AB7"/>
    <w:rsid w:val="009D6D85"/>
    <w:rsid w:val="009D718C"/>
    <w:rsid w:val="009D7371"/>
    <w:rsid w:val="009D7BA2"/>
    <w:rsid w:val="009D7F14"/>
    <w:rsid w:val="009E0561"/>
    <w:rsid w:val="009E0792"/>
    <w:rsid w:val="009E0DE5"/>
    <w:rsid w:val="009E0ECB"/>
    <w:rsid w:val="009E0FD7"/>
    <w:rsid w:val="009E1226"/>
    <w:rsid w:val="009E12EC"/>
    <w:rsid w:val="009E1314"/>
    <w:rsid w:val="009E135A"/>
    <w:rsid w:val="009E15DE"/>
    <w:rsid w:val="009E19F4"/>
    <w:rsid w:val="009E1BD6"/>
    <w:rsid w:val="009E1C3D"/>
    <w:rsid w:val="009E1ED1"/>
    <w:rsid w:val="009E2200"/>
    <w:rsid w:val="009E2420"/>
    <w:rsid w:val="009E286D"/>
    <w:rsid w:val="009E2EC0"/>
    <w:rsid w:val="009E2FCA"/>
    <w:rsid w:val="009E3271"/>
    <w:rsid w:val="009E32D1"/>
    <w:rsid w:val="009E39C2"/>
    <w:rsid w:val="009E3AAF"/>
    <w:rsid w:val="009E3EBE"/>
    <w:rsid w:val="009E3FE0"/>
    <w:rsid w:val="009E4588"/>
    <w:rsid w:val="009E4DCE"/>
    <w:rsid w:val="009E50FA"/>
    <w:rsid w:val="009E56E9"/>
    <w:rsid w:val="009E5807"/>
    <w:rsid w:val="009E587C"/>
    <w:rsid w:val="009E58CF"/>
    <w:rsid w:val="009E590D"/>
    <w:rsid w:val="009E599D"/>
    <w:rsid w:val="009E5D1C"/>
    <w:rsid w:val="009E600D"/>
    <w:rsid w:val="009E607B"/>
    <w:rsid w:val="009E6B2F"/>
    <w:rsid w:val="009E6E8E"/>
    <w:rsid w:val="009E70E4"/>
    <w:rsid w:val="009E7321"/>
    <w:rsid w:val="009E7980"/>
    <w:rsid w:val="009E7D68"/>
    <w:rsid w:val="009F01DB"/>
    <w:rsid w:val="009F0A0F"/>
    <w:rsid w:val="009F0A8D"/>
    <w:rsid w:val="009F0C42"/>
    <w:rsid w:val="009F0E3E"/>
    <w:rsid w:val="009F0ED9"/>
    <w:rsid w:val="009F13A2"/>
    <w:rsid w:val="009F13EC"/>
    <w:rsid w:val="009F1820"/>
    <w:rsid w:val="009F18D0"/>
    <w:rsid w:val="009F1B39"/>
    <w:rsid w:val="009F2796"/>
    <w:rsid w:val="009F3247"/>
    <w:rsid w:val="009F35A0"/>
    <w:rsid w:val="009F36EE"/>
    <w:rsid w:val="009F397C"/>
    <w:rsid w:val="009F3D4F"/>
    <w:rsid w:val="009F3D5F"/>
    <w:rsid w:val="009F3F38"/>
    <w:rsid w:val="009F3FD9"/>
    <w:rsid w:val="009F404F"/>
    <w:rsid w:val="009F4411"/>
    <w:rsid w:val="009F511F"/>
    <w:rsid w:val="009F55A5"/>
    <w:rsid w:val="009F55E1"/>
    <w:rsid w:val="009F57B5"/>
    <w:rsid w:val="009F57FD"/>
    <w:rsid w:val="009F581B"/>
    <w:rsid w:val="009F5B2E"/>
    <w:rsid w:val="009F5E0F"/>
    <w:rsid w:val="009F6073"/>
    <w:rsid w:val="009F662E"/>
    <w:rsid w:val="009F66F1"/>
    <w:rsid w:val="009F694D"/>
    <w:rsid w:val="009F6E2F"/>
    <w:rsid w:val="009F6E39"/>
    <w:rsid w:val="009F72E0"/>
    <w:rsid w:val="009F746D"/>
    <w:rsid w:val="009F7B94"/>
    <w:rsid w:val="009F7C5B"/>
    <w:rsid w:val="009F7D52"/>
    <w:rsid w:val="009F7F11"/>
    <w:rsid w:val="009F7F93"/>
    <w:rsid w:val="00A00094"/>
    <w:rsid w:val="00A00465"/>
    <w:rsid w:val="00A00532"/>
    <w:rsid w:val="00A00A52"/>
    <w:rsid w:val="00A00BEA"/>
    <w:rsid w:val="00A00C31"/>
    <w:rsid w:val="00A00E95"/>
    <w:rsid w:val="00A00E99"/>
    <w:rsid w:val="00A00EA1"/>
    <w:rsid w:val="00A00FB3"/>
    <w:rsid w:val="00A01A55"/>
    <w:rsid w:val="00A01B24"/>
    <w:rsid w:val="00A01D9D"/>
    <w:rsid w:val="00A020CC"/>
    <w:rsid w:val="00A021C0"/>
    <w:rsid w:val="00A02219"/>
    <w:rsid w:val="00A02578"/>
    <w:rsid w:val="00A02D77"/>
    <w:rsid w:val="00A035C0"/>
    <w:rsid w:val="00A03673"/>
    <w:rsid w:val="00A03845"/>
    <w:rsid w:val="00A03E01"/>
    <w:rsid w:val="00A04021"/>
    <w:rsid w:val="00A040F4"/>
    <w:rsid w:val="00A04205"/>
    <w:rsid w:val="00A042BA"/>
    <w:rsid w:val="00A0433A"/>
    <w:rsid w:val="00A04623"/>
    <w:rsid w:val="00A046C0"/>
    <w:rsid w:val="00A04A2B"/>
    <w:rsid w:val="00A05037"/>
    <w:rsid w:val="00A0506A"/>
    <w:rsid w:val="00A0523E"/>
    <w:rsid w:val="00A0534D"/>
    <w:rsid w:val="00A06192"/>
    <w:rsid w:val="00A062CD"/>
    <w:rsid w:val="00A064A0"/>
    <w:rsid w:val="00A066CC"/>
    <w:rsid w:val="00A066F6"/>
    <w:rsid w:val="00A06746"/>
    <w:rsid w:val="00A0693A"/>
    <w:rsid w:val="00A069B7"/>
    <w:rsid w:val="00A06CC0"/>
    <w:rsid w:val="00A07696"/>
    <w:rsid w:val="00A07975"/>
    <w:rsid w:val="00A07A86"/>
    <w:rsid w:val="00A07DBF"/>
    <w:rsid w:val="00A07E23"/>
    <w:rsid w:val="00A07E4D"/>
    <w:rsid w:val="00A07FEC"/>
    <w:rsid w:val="00A106B4"/>
    <w:rsid w:val="00A108F2"/>
    <w:rsid w:val="00A10C8D"/>
    <w:rsid w:val="00A115BC"/>
    <w:rsid w:val="00A11D5B"/>
    <w:rsid w:val="00A11D60"/>
    <w:rsid w:val="00A11F18"/>
    <w:rsid w:val="00A12354"/>
    <w:rsid w:val="00A1245E"/>
    <w:rsid w:val="00A124F0"/>
    <w:rsid w:val="00A1263D"/>
    <w:rsid w:val="00A12725"/>
    <w:rsid w:val="00A1272A"/>
    <w:rsid w:val="00A12888"/>
    <w:rsid w:val="00A128BE"/>
    <w:rsid w:val="00A128C8"/>
    <w:rsid w:val="00A12EE6"/>
    <w:rsid w:val="00A131A6"/>
    <w:rsid w:val="00A13410"/>
    <w:rsid w:val="00A140FB"/>
    <w:rsid w:val="00A141CD"/>
    <w:rsid w:val="00A14239"/>
    <w:rsid w:val="00A14272"/>
    <w:rsid w:val="00A14613"/>
    <w:rsid w:val="00A148B1"/>
    <w:rsid w:val="00A14BD2"/>
    <w:rsid w:val="00A14E05"/>
    <w:rsid w:val="00A1515F"/>
    <w:rsid w:val="00A156ED"/>
    <w:rsid w:val="00A15A1C"/>
    <w:rsid w:val="00A16CAE"/>
    <w:rsid w:val="00A16EF1"/>
    <w:rsid w:val="00A17197"/>
    <w:rsid w:val="00A1744A"/>
    <w:rsid w:val="00A175C8"/>
    <w:rsid w:val="00A1770F"/>
    <w:rsid w:val="00A17F25"/>
    <w:rsid w:val="00A17F96"/>
    <w:rsid w:val="00A2041C"/>
    <w:rsid w:val="00A205A6"/>
    <w:rsid w:val="00A2092B"/>
    <w:rsid w:val="00A20BA2"/>
    <w:rsid w:val="00A20E5F"/>
    <w:rsid w:val="00A212C5"/>
    <w:rsid w:val="00A212D4"/>
    <w:rsid w:val="00A21647"/>
    <w:rsid w:val="00A21D02"/>
    <w:rsid w:val="00A222BB"/>
    <w:rsid w:val="00A228EA"/>
    <w:rsid w:val="00A229AA"/>
    <w:rsid w:val="00A22D63"/>
    <w:rsid w:val="00A22DFB"/>
    <w:rsid w:val="00A230F5"/>
    <w:rsid w:val="00A231C5"/>
    <w:rsid w:val="00A232E7"/>
    <w:rsid w:val="00A2384A"/>
    <w:rsid w:val="00A23E04"/>
    <w:rsid w:val="00A241E1"/>
    <w:rsid w:val="00A2421C"/>
    <w:rsid w:val="00A24612"/>
    <w:rsid w:val="00A24749"/>
    <w:rsid w:val="00A24E79"/>
    <w:rsid w:val="00A2519B"/>
    <w:rsid w:val="00A256D6"/>
    <w:rsid w:val="00A258B5"/>
    <w:rsid w:val="00A2590E"/>
    <w:rsid w:val="00A25B34"/>
    <w:rsid w:val="00A25EA4"/>
    <w:rsid w:val="00A25EAD"/>
    <w:rsid w:val="00A2664B"/>
    <w:rsid w:val="00A26BB1"/>
    <w:rsid w:val="00A26FE4"/>
    <w:rsid w:val="00A270AC"/>
    <w:rsid w:val="00A27132"/>
    <w:rsid w:val="00A271B8"/>
    <w:rsid w:val="00A27372"/>
    <w:rsid w:val="00A274E6"/>
    <w:rsid w:val="00A279E2"/>
    <w:rsid w:val="00A304D9"/>
    <w:rsid w:val="00A3091E"/>
    <w:rsid w:val="00A30933"/>
    <w:rsid w:val="00A30BCD"/>
    <w:rsid w:val="00A30D65"/>
    <w:rsid w:val="00A310CF"/>
    <w:rsid w:val="00A311B5"/>
    <w:rsid w:val="00A31271"/>
    <w:rsid w:val="00A3136C"/>
    <w:rsid w:val="00A313E0"/>
    <w:rsid w:val="00A31534"/>
    <w:rsid w:val="00A31AED"/>
    <w:rsid w:val="00A31D7C"/>
    <w:rsid w:val="00A3210E"/>
    <w:rsid w:val="00A32228"/>
    <w:rsid w:val="00A324C8"/>
    <w:rsid w:val="00A326C4"/>
    <w:rsid w:val="00A326EC"/>
    <w:rsid w:val="00A32A5C"/>
    <w:rsid w:val="00A32C94"/>
    <w:rsid w:val="00A32E4A"/>
    <w:rsid w:val="00A32F30"/>
    <w:rsid w:val="00A330AB"/>
    <w:rsid w:val="00A334B3"/>
    <w:rsid w:val="00A336CD"/>
    <w:rsid w:val="00A3370C"/>
    <w:rsid w:val="00A33965"/>
    <w:rsid w:val="00A33B0A"/>
    <w:rsid w:val="00A33E1B"/>
    <w:rsid w:val="00A33E72"/>
    <w:rsid w:val="00A34423"/>
    <w:rsid w:val="00A346D4"/>
    <w:rsid w:val="00A349F8"/>
    <w:rsid w:val="00A34A23"/>
    <w:rsid w:val="00A34BE2"/>
    <w:rsid w:val="00A34C84"/>
    <w:rsid w:val="00A34DFD"/>
    <w:rsid w:val="00A35469"/>
    <w:rsid w:val="00A35780"/>
    <w:rsid w:val="00A35A1C"/>
    <w:rsid w:val="00A35A6B"/>
    <w:rsid w:val="00A35BAD"/>
    <w:rsid w:val="00A35ED0"/>
    <w:rsid w:val="00A3615E"/>
    <w:rsid w:val="00A3625F"/>
    <w:rsid w:val="00A36267"/>
    <w:rsid w:val="00A369E3"/>
    <w:rsid w:val="00A36CB2"/>
    <w:rsid w:val="00A37511"/>
    <w:rsid w:val="00A376BD"/>
    <w:rsid w:val="00A379E9"/>
    <w:rsid w:val="00A37B24"/>
    <w:rsid w:val="00A37C80"/>
    <w:rsid w:val="00A4022E"/>
    <w:rsid w:val="00A40473"/>
    <w:rsid w:val="00A40D66"/>
    <w:rsid w:val="00A4124F"/>
    <w:rsid w:val="00A41381"/>
    <w:rsid w:val="00A4149B"/>
    <w:rsid w:val="00A41B71"/>
    <w:rsid w:val="00A41CB1"/>
    <w:rsid w:val="00A42133"/>
    <w:rsid w:val="00A421E8"/>
    <w:rsid w:val="00A42558"/>
    <w:rsid w:val="00A42743"/>
    <w:rsid w:val="00A42D5F"/>
    <w:rsid w:val="00A42DCD"/>
    <w:rsid w:val="00A43589"/>
    <w:rsid w:val="00A43751"/>
    <w:rsid w:val="00A4407D"/>
    <w:rsid w:val="00A4414F"/>
    <w:rsid w:val="00A44184"/>
    <w:rsid w:val="00A44310"/>
    <w:rsid w:val="00A44498"/>
    <w:rsid w:val="00A445A4"/>
    <w:rsid w:val="00A44648"/>
    <w:rsid w:val="00A44654"/>
    <w:rsid w:val="00A449E7"/>
    <w:rsid w:val="00A44CBE"/>
    <w:rsid w:val="00A44D2B"/>
    <w:rsid w:val="00A4504C"/>
    <w:rsid w:val="00A4536F"/>
    <w:rsid w:val="00A456DC"/>
    <w:rsid w:val="00A46384"/>
    <w:rsid w:val="00A4640B"/>
    <w:rsid w:val="00A46550"/>
    <w:rsid w:val="00A4658B"/>
    <w:rsid w:val="00A46956"/>
    <w:rsid w:val="00A46AA4"/>
    <w:rsid w:val="00A46B42"/>
    <w:rsid w:val="00A46FB1"/>
    <w:rsid w:val="00A473C2"/>
    <w:rsid w:val="00A4753A"/>
    <w:rsid w:val="00A47645"/>
    <w:rsid w:val="00A47672"/>
    <w:rsid w:val="00A47B57"/>
    <w:rsid w:val="00A47DC6"/>
    <w:rsid w:val="00A47F7B"/>
    <w:rsid w:val="00A47FEE"/>
    <w:rsid w:val="00A50421"/>
    <w:rsid w:val="00A50BDF"/>
    <w:rsid w:val="00A50E15"/>
    <w:rsid w:val="00A515B3"/>
    <w:rsid w:val="00A5176B"/>
    <w:rsid w:val="00A51775"/>
    <w:rsid w:val="00A52019"/>
    <w:rsid w:val="00A52570"/>
    <w:rsid w:val="00A5274D"/>
    <w:rsid w:val="00A5347C"/>
    <w:rsid w:val="00A536B2"/>
    <w:rsid w:val="00A5394C"/>
    <w:rsid w:val="00A53F6D"/>
    <w:rsid w:val="00A541EF"/>
    <w:rsid w:val="00A54B2C"/>
    <w:rsid w:val="00A54BC4"/>
    <w:rsid w:val="00A554D9"/>
    <w:rsid w:val="00A5588B"/>
    <w:rsid w:val="00A559BC"/>
    <w:rsid w:val="00A55D41"/>
    <w:rsid w:val="00A55E1E"/>
    <w:rsid w:val="00A5661C"/>
    <w:rsid w:val="00A567B4"/>
    <w:rsid w:val="00A5685D"/>
    <w:rsid w:val="00A57D32"/>
    <w:rsid w:val="00A6030D"/>
    <w:rsid w:val="00A60631"/>
    <w:rsid w:val="00A607FD"/>
    <w:rsid w:val="00A6091A"/>
    <w:rsid w:val="00A609DF"/>
    <w:rsid w:val="00A60B1A"/>
    <w:rsid w:val="00A60EFD"/>
    <w:rsid w:val="00A61070"/>
    <w:rsid w:val="00A610BC"/>
    <w:rsid w:val="00A6124D"/>
    <w:rsid w:val="00A612F4"/>
    <w:rsid w:val="00A613A2"/>
    <w:rsid w:val="00A61471"/>
    <w:rsid w:val="00A616A9"/>
    <w:rsid w:val="00A6171A"/>
    <w:rsid w:val="00A6176B"/>
    <w:rsid w:val="00A6186F"/>
    <w:rsid w:val="00A618D8"/>
    <w:rsid w:val="00A627B2"/>
    <w:rsid w:val="00A6299E"/>
    <w:rsid w:val="00A634F0"/>
    <w:rsid w:val="00A6398F"/>
    <w:rsid w:val="00A6457C"/>
    <w:rsid w:val="00A64689"/>
    <w:rsid w:val="00A647FC"/>
    <w:rsid w:val="00A64C16"/>
    <w:rsid w:val="00A65264"/>
    <w:rsid w:val="00A65365"/>
    <w:rsid w:val="00A65665"/>
    <w:rsid w:val="00A65720"/>
    <w:rsid w:val="00A65E17"/>
    <w:rsid w:val="00A65EB7"/>
    <w:rsid w:val="00A65F61"/>
    <w:rsid w:val="00A66179"/>
    <w:rsid w:val="00A6673A"/>
    <w:rsid w:val="00A66911"/>
    <w:rsid w:val="00A66AFB"/>
    <w:rsid w:val="00A66DC3"/>
    <w:rsid w:val="00A66ED9"/>
    <w:rsid w:val="00A67198"/>
    <w:rsid w:val="00A67395"/>
    <w:rsid w:val="00A673CB"/>
    <w:rsid w:val="00A673ED"/>
    <w:rsid w:val="00A67B55"/>
    <w:rsid w:val="00A67DF7"/>
    <w:rsid w:val="00A67E4F"/>
    <w:rsid w:val="00A703F1"/>
    <w:rsid w:val="00A707B2"/>
    <w:rsid w:val="00A709E6"/>
    <w:rsid w:val="00A70E90"/>
    <w:rsid w:val="00A70FCD"/>
    <w:rsid w:val="00A711C5"/>
    <w:rsid w:val="00A7131D"/>
    <w:rsid w:val="00A715E2"/>
    <w:rsid w:val="00A717D8"/>
    <w:rsid w:val="00A71853"/>
    <w:rsid w:val="00A71876"/>
    <w:rsid w:val="00A71EEA"/>
    <w:rsid w:val="00A7206F"/>
    <w:rsid w:val="00A72199"/>
    <w:rsid w:val="00A72338"/>
    <w:rsid w:val="00A724FE"/>
    <w:rsid w:val="00A72A17"/>
    <w:rsid w:val="00A72C05"/>
    <w:rsid w:val="00A72DFF"/>
    <w:rsid w:val="00A73408"/>
    <w:rsid w:val="00A73459"/>
    <w:rsid w:val="00A7350D"/>
    <w:rsid w:val="00A737D1"/>
    <w:rsid w:val="00A74112"/>
    <w:rsid w:val="00A7450E"/>
    <w:rsid w:val="00A74783"/>
    <w:rsid w:val="00A751EF"/>
    <w:rsid w:val="00A75337"/>
    <w:rsid w:val="00A754D4"/>
    <w:rsid w:val="00A757F7"/>
    <w:rsid w:val="00A75C10"/>
    <w:rsid w:val="00A75C32"/>
    <w:rsid w:val="00A75E77"/>
    <w:rsid w:val="00A76C24"/>
    <w:rsid w:val="00A77780"/>
    <w:rsid w:val="00A8029A"/>
    <w:rsid w:val="00A80F27"/>
    <w:rsid w:val="00A8107C"/>
    <w:rsid w:val="00A811B8"/>
    <w:rsid w:val="00A812B1"/>
    <w:rsid w:val="00A815A2"/>
    <w:rsid w:val="00A8183B"/>
    <w:rsid w:val="00A81963"/>
    <w:rsid w:val="00A81C8A"/>
    <w:rsid w:val="00A81D93"/>
    <w:rsid w:val="00A82571"/>
    <w:rsid w:val="00A828C9"/>
    <w:rsid w:val="00A837E5"/>
    <w:rsid w:val="00A839F4"/>
    <w:rsid w:val="00A83BE5"/>
    <w:rsid w:val="00A83C21"/>
    <w:rsid w:val="00A83F2C"/>
    <w:rsid w:val="00A842E9"/>
    <w:rsid w:val="00A8463A"/>
    <w:rsid w:val="00A851EC"/>
    <w:rsid w:val="00A8563C"/>
    <w:rsid w:val="00A85A16"/>
    <w:rsid w:val="00A86240"/>
    <w:rsid w:val="00A867E8"/>
    <w:rsid w:val="00A8698C"/>
    <w:rsid w:val="00A86A9A"/>
    <w:rsid w:val="00A86B00"/>
    <w:rsid w:val="00A86BD7"/>
    <w:rsid w:val="00A86C48"/>
    <w:rsid w:val="00A86FE1"/>
    <w:rsid w:val="00A873F5"/>
    <w:rsid w:val="00A8757B"/>
    <w:rsid w:val="00A87883"/>
    <w:rsid w:val="00A87926"/>
    <w:rsid w:val="00A8795E"/>
    <w:rsid w:val="00A87AB2"/>
    <w:rsid w:val="00A87C68"/>
    <w:rsid w:val="00A87DB4"/>
    <w:rsid w:val="00A905A8"/>
    <w:rsid w:val="00A909E1"/>
    <w:rsid w:val="00A911D1"/>
    <w:rsid w:val="00A917C9"/>
    <w:rsid w:val="00A91E1C"/>
    <w:rsid w:val="00A91EE5"/>
    <w:rsid w:val="00A927DA"/>
    <w:rsid w:val="00A929A8"/>
    <w:rsid w:val="00A92B94"/>
    <w:rsid w:val="00A92CEE"/>
    <w:rsid w:val="00A92DE3"/>
    <w:rsid w:val="00A9306C"/>
    <w:rsid w:val="00A93708"/>
    <w:rsid w:val="00A93792"/>
    <w:rsid w:val="00A9441C"/>
    <w:rsid w:val="00A945FF"/>
    <w:rsid w:val="00A94A4E"/>
    <w:rsid w:val="00A94FD5"/>
    <w:rsid w:val="00A9502E"/>
    <w:rsid w:val="00A957F0"/>
    <w:rsid w:val="00A95A4C"/>
    <w:rsid w:val="00A95C81"/>
    <w:rsid w:val="00A96725"/>
    <w:rsid w:val="00A96C2B"/>
    <w:rsid w:val="00A9720C"/>
    <w:rsid w:val="00A97399"/>
    <w:rsid w:val="00A97691"/>
    <w:rsid w:val="00A977B3"/>
    <w:rsid w:val="00A979A9"/>
    <w:rsid w:val="00A97D99"/>
    <w:rsid w:val="00A97F04"/>
    <w:rsid w:val="00A97F0A"/>
    <w:rsid w:val="00AA003C"/>
    <w:rsid w:val="00AA0443"/>
    <w:rsid w:val="00AA064F"/>
    <w:rsid w:val="00AA070A"/>
    <w:rsid w:val="00AA0A85"/>
    <w:rsid w:val="00AA0BE7"/>
    <w:rsid w:val="00AA1599"/>
    <w:rsid w:val="00AA1654"/>
    <w:rsid w:val="00AA1C64"/>
    <w:rsid w:val="00AA2564"/>
    <w:rsid w:val="00AA286E"/>
    <w:rsid w:val="00AA34F4"/>
    <w:rsid w:val="00AA3CD2"/>
    <w:rsid w:val="00AA3D0A"/>
    <w:rsid w:val="00AA3F12"/>
    <w:rsid w:val="00AA447D"/>
    <w:rsid w:val="00AA4579"/>
    <w:rsid w:val="00AA4788"/>
    <w:rsid w:val="00AA47C6"/>
    <w:rsid w:val="00AA4A68"/>
    <w:rsid w:val="00AA4CA0"/>
    <w:rsid w:val="00AA4D2D"/>
    <w:rsid w:val="00AA51B6"/>
    <w:rsid w:val="00AA528B"/>
    <w:rsid w:val="00AA535D"/>
    <w:rsid w:val="00AA542A"/>
    <w:rsid w:val="00AA5589"/>
    <w:rsid w:val="00AA5C3E"/>
    <w:rsid w:val="00AA5FD7"/>
    <w:rsid w:val="00AA6414"/>
    <w:rsid w:val="00AA6A45"/>
    <w:rsid w:val="00AA6E63"/>
    <w:rsid w:val="00AA7420"/>
    <w:rsid w:val="00AA74B4"/>
    <w:rsid w:val="00AA765F"/>
    <w:rsid w:val="00AA7718"/>
    <w:rsid w:val="00AA780C"/>
    <w:rsid w:val="00AA78CF"/>
    <w:rsid w:val="00AB060F"/>
    <w:rsid w:val="00AB0AA0"/>
    <w:rsid w:val="00AB0AC2"/>
    <w:rsid w:val="00AB12A5"/>
    <w:rsid w:val="00AB130C"/>
    <w:rsid w:val="00AB151A"/>
    <w:rsid w:val="00AB151D"/>
    <w:rsid w:val="00AB18C2"/>
    <w:rsid w:val="00AB18E8"/>
    <w:rsid w:val="00AB1A78"/>
    <w:rsid w:val="00AB1A7F"/>
    <w:rsid w:val="00AB21DB"/>
    <w:rsid w:val="00AB24C7"/>
    <w:rsid w:val="00AB268C"/>
    <w:rsid w:val="00AB2D1D"/>
    <w:rsid w:val="00AB3289"/>
    <w:rsid w:val="00AB32FB"/>
    <w:rsid w:val="00AB3400"/>
    <w:rsid w:val="00AB3938"/>
    <w:rsid w:val="00AB3CDF"/>
    <w:rsid w:val="00AB4440"/>
    <w:rsid w:val="00AB481A"/>
    <w:rsid w:val="00AB4A8A"/>
    <w:rsid w:val="00AB4DAC"/>
    <w:rsid w:val="00AB4E60"/>
    <w:rsid w:val="00AB5CBF"/>
    <w:rsid w:val="00AB5F0C"/>
    <w:rsid w:val="00AB5FF4"/>
    <w:rsid w:val="00AB6600"/>
    <w:rsid w:val="00AB68FB"/>
    <w:rsid w:val="00AB6978"/>
    <w:rsid w:val="00AB73A4"/>
    <w:rsid w:val="00AB73BF"/>
    <w:rsid w:val="00AB759B"/>
    <w:rsid w:val="00AB75E4"/>
    <w:rsid w:val="00AB77A9"/>
    <w:rsid w:val="00AB7B97"/>
    <w:rsid w:val="00AB7FB7"/>
    <w:rsid w:val="00AC031A"/>
    <w:rsid w:val="00AC09F7"/>
    <w:rsid w:val="00AC0B85"/>
    <w:rsid w:val="00AC0DEE"/>
    <w:rsid w:val="00AC0EAB"/>
    <w:rsid w:val="00AC10B2"/>
    <w:rsid w:val="00AC164F"/>
    <w:rsid w:val="00AC191B"/>
    <w:rsid w:val="00AC1A05"/>
    <w:rsid w:val="00AC1A06"/>
    <w:rsid w:val="00AC1B3E"/>
    <w:rsid w:val="00AC1B86"/>
    <w:rsid w:val="00AC1CD1"/>
    <w:rsid w:val="00AC1D7D"/>
    <w:rsid w:val="00AC23E2"/>
    <w:rsid w:val="00AC2468"/>
    <w:rsid w:val="00AC24AF"/>
    <w:rsid w:val="00AC2B3A"/>
    <w:rsid w:val="00AC2C37"/>
    <w:rsid w:val="00AC2E69"/>
    <w:rsid w:val="00AC33F6"/>
    <w:rsid w:val="00AC3448"/>
    <w:rsid w:val="00AC3749"/>
    <w:rsid w:val="00AC387E"/>
    <w:rsid w:val="00AC3AA4"/>
    <w:rsid w:val="00AC47A6"/>
    <w:rsid w:val="00AC540F"/>
    <w:rsid w:val="00AC56AB"/>
    <w:rsid w:val="00AC572B"/>
    <w:rsid w:val="00AC5B86"/>
    <w:rsid w:val="00AC5CF8"/>
    <w:rsid w:val="00AC5F31"/>
    <w:rsid w:val="00AC604B"/>
    <w:rsid w:val="00AC72D3"/>
    <w:rsid w:val="00AC7923"/>
    <w:rsid w:val="00AC7B78"/>
    <w:rsid w:val="00AC7F45"/>
    <w:rsid w:val="00AD0648"/>
    <w:rsid w:val="00AD093C"/>
    <w:rsid w:val="00AD0ED9"/>
    <w:rsid w:val="00AD163B"/>
    <w:rsid w:val="00AD185F"/>
    <w:rsid w:val="00AD1951"/>
    <w:rsid w:val="00AD1B7D"/>
    <w:rsid w:val="00AD1C4F"/>
    <w:rsid w:val="00AD1D78"/>
    <w:rsid w:val="00AD2338"/>
    <w:rsid w:val="00AD2CA2"/>
    <w:rsid w:val="00AD2DC9"/>
    <w:rsid w:val="00AD317B"/>
    <w:rsid w:val="00AD3196"/>
    <w:rsid w:val="00AD31D7"/>
    <w:rsid w:val="00AD33E9"/>
    <w:rsid w:val="00AD3684"/>
    <w:rsid w:val="00AD3780"/>
    <w:rsid w:val="00AD3B79"/>
    <w:rsid w:val="00AD3FD8"/>
    <w:rsid w:val="00AD40A7"/>
    <w:rsid w:val="00AD460A"/>
    <w:rsid w:val="00AD47A1"/>
    <w:rsid w:val="00AD4A15"/>
    <w:rsid w:val="00AD4B73"/>
    <w:rsid w:val="00AD4C16"/>
    <w:rsid w:val="00AD5390"/>
    <w:rsid w:val="00AD5667"/>
    <w:rsid w:val="00AD5700"/>
    <w:rsid w:val="00AD5980"/>
    <w:rsid w:val="00AD5C58"/>
    <w:rsid w:val="00AD5EA7"/>
    <w:rsid w:val="00AD62E0"/>
    <w:rsid w:val="00AD62FB"/>
    <w:rsid w:val="00AD66A6"/>
    <w:rsid w:val="00AD6B0C"/>
    <w:rsid w:val="00AD6F9D"/>
    <w:rsid w:val="00AD7C6E"/>
    <w:rsid w:val="00AE08E7"/>
    <w:rsid w:val="00AE0A3F"/>
    <w:rsid w:val="00AE0B67"/>
    <w:rsid w:val="00AE0C50"/>
    <w:rsid w:val="00AE12FC"/>
    <w:rsid w:val="00AE14D8"/>
    <w:rsid w:val="00AE175F"/>
    <w:rsid w:val="00AE1C34"/>
    <w:rsid w:val="00AE2599"/>
    <w:rsid w:val="00AE26CB"/>
    <w:rsid w:val="00AE28F3"/>
    <w:rsid w:val="00AE2976"/>
    <w:rsid w:val="00AE2CCF"/>
    <w:rsid w:val="00AE2EFE"/>
    <w:rsid w:val="00AE301B"/>
    <w:rsid w:val="00AE368C"/>
    <w:rsid w:val="00AE4363"/>
    <w:rsid w:val="00AE43B0"/>
    <w:rsid w:val="00AE4642"/>
    <w:rsid w:val="00AE5016"/>
    <w:rsid w:val="00AE5118"/>
    <w:rsid w:val="00AE5427"/>
    <w:rsid w:val="00AE559A"/>
    <w:rsid w:val="00AE55A3"/>
    <w:rsid w:val="00AE5783"/>
    <w:rsid w:val="00AE5796"/>
    <w:rsid w:val="00AE5927"/>
    <w:rsid w:val="00AE5BB0"/>
    <w:rsid w:val="00AE5C17"/>
    <w:rsid w:val="00AE5D38"/>
    <w:rsid w:val="00AE5E2E"/>
    <w:rsid w:val="00AE6460"/>
    <w:rsid w:val="00AE6B79"/>
    <w:rsid w:val="00AE71A1"/>
    <w:rsid w:val="00AE7B41"/>
    <w:rsid w:val="00AE7C64"/>
    <w:rsid w:val="00AE7DC8"/>
    <w:rsid w:val="00AF01EB"/>
    <w:rsid w:val="00AF03C5"/>
    <w:rsid w:val="00AF0704"/>
    <w:rsid w:val="00AF085C"/>
    <w:rsid w:val="00AF08D4"/>
    <w:rsid w:val="00AF0998"/>
    <w:rsid w:val="00AF0A3B"/>
    <w:rsid w:val="00AF10B1"/>
    <w:rsid w:val="00AF12D3"/>
    <w:rsid w:val="00AF1726"/>
    <w:rsid w:val="00AF1E34"/>
    <w:rsid w:val="00AF206C"/>
    <w:rsid w:val="00AF2648"/>
    <w:rsid w:val="00AF26C2"/>
    <w:rsid w:val="00AF290C"/>
    <w:rsid w:val="00AF2A0D"/>
    <w:rsid w:val="00AF2DFE"/>
    <w:rsid w:val="00AF304A"/>
    <w:rsid w:val="00AF30D7"/>
    <w:rsid w:val="00AF354B"/>
    <w:rsid w:val="00AF36D3"/>
    <w:rsid w:val="00AF38EB"/>
    <w:rsid w:val="00AF3911"/>
    <w:rsid w:val="00AF3BD3"/>
    <w:rsid w:val="00AF4728"/>
    <w:rsid w:val="00AF4890"/>
    <w:rsid w:val="00AF5440"/>
    <w:rsid w:val="00AF558C"/>
    <w:rsid w:val="00AF56EE"/>
    <w:rsid w:val="00AF570E"/>
    <w:rsid w:val="00AF578F"/>
    <w:rsid w:val="00AF5CDD"/>
    <w:rsid w:val="00AF6466"/>
    <w:rsid w:val="00AF66CE"/>
    <w:rsid w:val="00AF6A97"/>
    <w:rsid w:val="00AF6FA6"/>
    <w:rsid w:val="00AF78CA"/>
    <w:rsid w:val="00B0022B"/>
    <w:rsid w:val="00B003B4"/>
    <w:rsid w:val="00B003B9"/>
    <w:rsid w:val="00B0057F"/>
    <w:rsid w:val="00B00A59"/>
    <w:rsid w:val="00B00BDF"/>
    <w:rsid w:val="00B016BD"/>
    <w:rsid w:val="00B01967"/>
    <w:rsid w:val="00B01BF5"/>
    <w:rsid w:val="00B01E22"/>
    <w:rsid w:val="00B022A2"/>
    <w:rsid w:val="00B0262A"/>
    <w:rsid w:val="00B033D9"/>
    <w:rsid w:val="00B04152"/>
    <w:rsid w:val="00B045DD"/>
    <w:rsid w:val="00B045F4"/>
    <w:rsid w:val="00B049BE"/>
    <w:rsid w:val="00B04AAE"/>
    <w:rsid w:val="00B04B2A"/>
    <w:rsid w:val="00B04E81"/>
    <w:rsid w:val="00B05023"/>
    <w:rsid w:val="00B050CF"/>
    <w:rsid w:val="00B05166"/>
    <w:rsid w:val="00B05265"/>
    <w:rsid w:val="00B05B12"/>
    <w:rsid w:val="00B06508"/>
    <w:rsid w:val="00B0682E"/>
    <w:rsid w:val="00B0699F"/>
    <w:rsid w:val="00B06E6E"/>
    <w:rsid w:val="00B06F94"/>
    <w:rsid w:val="00B073C0"/>
    <w:rsid w:val="00B074BE"/>
    <w:rsid w:val="00B076F3"/>
    <w:rsid w:val="00B07B3F"/>
    <w:rsid w:val="00B10481"/>
    <w:rsid w:val="00B10714"/>
    <w:rsid w:val="00B10881"/>
    <w:rsid w:val="00B10B20"/>
    <w:rsid w:val="00B10FB4"/>
    <w:rsid w:val="00B11314"/>
    <w:rsid w:val="00B11388"/>
    <w:rsid w:val="00B116D4"/>
    <w:rsid w:val="00B118CB"/>
    <w:rsid w:val="00B11F66"/>
    <w:rsid w:val="00B120A3"/>
    <w:rsid w:val="00B12C66"/>
    <w:rsid w:val="00B138F8"/>
    <w:rsid w:val="00B1414C"/>
    <w:rsid w:val="00B14576"/>
    <w:rsid w:val="00B14A78"/>
    <w:rsid w:val="00B14AE5"/>
    <w:rsid w:val="00B14BD4"/>
    <w:rsid w:val="00B15026"/>
    <w:rsid w:val="00B15910"/>
    <w:rsid w:val="00B1627A"/>
    <w:rsid w:val="00B163F0"/>
    <w:rsid w:val="00B1654A"/>
    <w:rsid w:val="00B170FA"/>
    <w:rsid w:val="00B171BA"/>
    <w:rsid w:val="00B172C0"/>
    <w:rsid w:val="00B17496"/>
    <w:rsid w:val="00B17F3C"/>
    <w:rsid w:val="00B202B1"/>
    <w:rsid w:val="00B204C7"/>
    <w:rsid w:val="00B2057C"/>
    <w:rsid w:val="00B206A0"/>
    <w:rsid w:val="00B20AD0"/>
    <w:rsid w:val="00B21095"/>
    <w:rsid w:val="00B2168A"/>
    <w:rsid w:val="00B218FB"/>
    <w:rsid w:val="00B21B5C"/>
    <w:rsid w:val="00B21BA1"/>
    <w:rsid w:val="00B21E49"/>
    <w:rsid w:val="00B21EC9"/>
    <w:rsid w:val="00B221FB"/>
    <w:rsid w:val="00B22C80"/>
    <w:rsid w:val="00B22D4E"/>
    <w:rsid w:val="00B23A4C"/>
    <w:rsid w:val="00B24194"/>
    <w:rsid w:val="00B24580"/>
    <w:rsid w:val="00B2474E"/>
    <w:rsid w:val="00B248BA"/>
    <w:rsid w:val="00B248D9"/>
    <w:rsid w:val="00B24B72"/>
    <w:rsid w:val="00B24CC5"/>
    <w:rsid w:val="00B25336"/>
    <w:rsid w:val="00B2571B"/>
    <w:rsid w:val="00B25720"/>
    <w:rsid w:val="00B25E17"/>
    <w:rsid w:val="00B26219"/>
    <w:rsid w:val="00B262A1"/>
    <w:rsid w:val="00B2688D"/>
    <w:rsid w:val="00B26FE2"/>
    <w:rsid w:val="00B2747F"/>
    <w:rsid w:val="00B277BA"/>
    <w:rsid w:val="00B27B96"/>
    <w:rsid w:val="00B27EDF"/>
    <w:rsid w:val="00B27FB2"/>
    <w:rsid w:val="00B27FDC"/>
    <w:rsid w:val="00B30340"/>
    <w:rsid w:val="00B3061D"/>
    <w:rsid w:val="00B306CD"/>
    <w:rsid w:val="00B30FC3"/>
    <w:rsid w:val="00B31C81"/>
    <w:rsid w:val="00B324C1"/>
    <w:rsid w:val="00B32591"/>
    <w:rsid w:val="00B3280D"/>
    <w:rsid w:val="00B3294F"/>
    <w:rsid w:val="00B32FCD"/>
    <w:rsid w:val="00B3301C"/>
    <w:rsid w:val="00B3306B"/>
    <w:rsid w:val="00B33216"/>
    <w:rsid w:val="00B334BC"/>
    <w:rsid w:val="00B33950"/>
    <w:rsid w:val="00B33A0C"/>
    <w:rsid w:val="00B33A9E"/>
    <w:rsid w:val="00B33BDE"/>
    <w:rsid w:val="00B33F48"/>
    <w:rsid w:val="00B341D0"/>
    <w:rsid w:val="00B34528"/>
    <w:rsid w:val="00B3470D"/>
    <w:rsid w:val="00B34E6E"/>
    <w:rsid w:val="00B350A4"/>
    <w:rsid w:val="00B3541B"/>
    <w:rsid w:val="00B358CD"/>
    <w:rsid w:val="00B35906"/>
    <w:rsid w:val="00B3592C"/>
    <w:rsid w:val="00B3596C"/>
    <w:rsid w:val="00B35A38"/>
    <w:rsid w:val="00B35C0A"/>
    <w:rsid w:val="00B36915"/>
    <w:rsid w:val="00B36A59"/>
    <w:rsid w:val="00B36CC2"/>
    <w:rsid w:val="00B36D28"/>
    <w:rsid w:val="00B36D4F"/>
    <w:rsid w:val="00B37085"/>
    <w:rsid w:val="00B372B0"/>
    <w:rsid w:val="00B3767F"/>
    <w:rsid w:val="00B378D1"/>
    <w:rsid w:val="00B3790D"/>
    <w:rsid w:val="00B37B61"/>
    <w:rsid w:val="00B401DE"/>
    <w:rsid w:val="00B40477"/>
    <w:rsid w:val="00B40545"/>
    <w:rsid w:val="00B405E1"/>
    <w:rsid w:val="00B4083A"/>
    <w:rsid w:val="00B40D2E"/>
    <w:rsid w:val="00B415D4"/>
    <w:rsid w:val="00B41903"/>
    <w:rsid w:val="00B41B6B"/>
    <w:rsid w:val="00B41D2E"/>
    <w:rsid w:val="00B41FC6"/>
    <w:rsid w:val="00B42280"/>
    <w:rsid w:val="00B42381"/>
    <w:rsid w:val="00B426BC"/>
    <w:rsid w:val="00B429A2"/>
    <w:rsid w:val="00B42ABF"/>
    <w:rsid w:val="00B42CF1"/>
    <w:rsid w:val="00B42D7C"/>
    <w:rsid w:val="00B42FDA"/>
    <w:rsid w:val="00B43017"/>
    <w:rsid w:val="00B43177"/>
    <w:rsid w:val="00B434F8"/>
    <w:rsid w:val="00B43532"/>
    <w:rsid w:val="00B43637"/>
    <w:rsid w:val="00B43A78"/>
    <w:rsid w:val="00B43DEE"/>
    <w:rsid w:val="00B448BF"/>
    <w:rsid w:val="00B45144"/>
    <w:rsid w:val="00B451C4"/>
    <w:rsid w:val="00B45589"/>
    <w:rsid w:val="00B45F25"/>
    <w:rsid w:val="00B4633C"/>
    <w:rsid w:val="00B4670C"/>
    <w:rsid w:val="00B46AEA"/>
    <w:rsid w:val="00B46E3A"/>
    <w:rsid w:val="00B47042"/>
    <w:rsid w:val="00B471A9"/>
    <w:rsid w:val="00B479EC"/>
    <w:rsid w:val="00B47ED5"/>
    <w:rsid w:val="00B47F79"/>
    <w:rsid w:val="00B5037E"/>
    <w:rsid w:val="00B5083D"/>
    <w:rsid w:val="00B5097B"/>
    <w:rsid w:val="00B509DF"/>
    <w:rsid w:val="00B50F7E"/>
    <w:rsid w:val="00B51225"/>
    <w:rsid w:val="00B51412"/>
    <w:rsid w:val="00B5159D"/>
    <w:rsid w:val="00B51D67"/>
    <w:rsid w:val="00B51DBA"/>
    <w:rsid w:val="00B51DD5"/>
    <w:rsid w:val="00B51FCF"/>
    <w:rsid w:val="00B520DA"/>
    <w:rsid w:val="00B52872"/>
    <w:rsid w:val="00B52CBD"/>
    <w:rsid w:val="00B52D93"/>
    <w:rsid w:val="00B5322A"/>
    <w:rsid w:val="00B535B6"/>
    <w:rsid w:val="00B537A4"/>
    <w:rsid w:val="00B537CA"/>
    <w:rsid w:val="00B5392F"/>
    <w:rsid w:val="00B53B41"/>
    <w:rsid w:val="00B53C24"/>
    <w:rsid w:val="00B54981"/>
    <w:rsid w:val="00B54AA8"/>
    <w:rsid w:val="00B54B73"/>
    <w:rsid w:val="00B5540A"/>
    <w:rsid w:val="00B554A1"/>
    <w:rsid w:val="00B554D2"/>
    <w:rsid w:val="00B555A1"/>
    <w:rsid w:val="00B5586F"/>
    <w:rsid w:val="00B55AD2"/>
    <w:rsid w:val="00B55B61"/>
    <w:rsid w:val="00B55BDE"/>
    <w:rsid w:val="00B55C79"/>
    <w:rsid w:val="00B55EE4"/>
    <w:rsid w:val="00B55F67"/>
    <w:rsid w:val="00B565B3"/>
    <w:rsid w:val="00B5675D"/>
    <w:rsid w:val="00B56794"/>
    <w:rsid w:val="00B567BF"/>
    <w:rsid w:val="00B56E6C"/>
    <w:rsid w:val="00B57614"/>
    <w:rsid w:val="00B57669"/>
    <w:rsid w:val="00B5777A"/>
    <w:rsid w:val="00B57ACB"/>
    <w:rsid w:val="00B608CD"/>
    <w:rsid w:val="00B609F1"/>
    <w:rsid w:val="00B60E7C"/>
    <w:rsid w:val="00B61035"/>
    <w:rsid w:val="00B614BF"/>
    <w:rsid w:val="00B6168C"/>
    <w:rsid w:val="00B6182C"/>
    <w:rsid w:val="00B61AB7"/>
    <w:rsid w:val="00B624DA"/>
    <w:rsid w:val="00B62A9B"/>
    <w:rsid w:val="00B62BDC"/>
    <w:rsid w:val="00B62C56"/>
    <w:rsid w:val="00B63465"/>
    <w:rsid w:val="00B63AC7"/>
    <w:rsid w:val="00B63B00"/>
    <w:rsid w:val="00B63B1D"/>
    <w:rsid w:val="00B64139"/>
    <w:rsid w:val="00B642DB"/>
    <w:rsid w:val="00B647AE"/>
    <w:rsid w:val="00B64B13"/>
    <w:rsid w:val="00B65950"/>
    <w:rsid w:val="00B659BC"/>
    <w:rsid w:val="00B65E0D"/>
    <w:rsid w:val="00B65EB2"/>
    <w:rsid w:val="00B66020"/>
    <w:rsid w:val="00B661DE"/>
    <w:rsid w:val="00B66341"/>
    <w:rsid w:val="00B663C0"/>
    <w:rsid w:val="00B66611"/>
    <w:rsid w:val="00B6687A"/>
    <w:rsid w:val="00B668D7"/>
    <w:rsid w:val="00B66AF7"/>
    <w:rsid w:val="00B66C7E"/>
    <w:rsid w:val="00B66E4C"/>
    <w:rsid w:val="00B66FB9"/>
    <w:rsid w:val="00B67ED7"/>
    <w:rsid w:val="00B705B2"/>
    <w:rsid w:val="00B70F41"/>
    <w:rsid w:val="00B70FB8"/>
    <w:rsid w:val="00B7145A"/>
    <w:rsid w:val="00B714CA"/>
    <w:rsid w:val="00B7164A"/>
    <w:rsid w:val="00B71B1C"/>
    <w:rsid w:val="00B71FD7"/>
    <w:rsid w:val="00B72179"/>
    <w:rsid w:val="00B72210"/>
    <w:rsid w:val="00B727CE"/>
    <w:rsid w:val="00B729BB"/>
    <w:rsid w:val="00B729E5"/>
    <w:rsid w:val="00B72F21"/>
    <w:rsid w:val="00B73259"/>
    <w:rsid w:val="00B73271"/>
    <w:rsid w:val="00B734B4"/>
    <w:rsid w:val="00B734F8"/>
    <w:rsid w:val="00B73706"/>
    <w:rsid w:val="00B73777"/>
    <w:rsid w:val="00B74191"/>
    <w:rsid w:val="00B7440A"/>
    <w:rsid w:val="00B7447C"/>
    <w:rsid w:val="00B74F8C"/>
    <w:rsid w:val="00B753F8"/>
    <w:rsid w:val="00B754F2"/>
    <w:rsid w:val="00B758E4"/>
    <w:rsid w:val="00B762B3"/>
    <w:rsid w:val="00B76436"/>
    <w:rsid w:val="00B7691B"/>
    <w:rsid w:val="00B76C9D"/>
    <w:rsid w:val="00B76E52"/>
    <w:rsid w:val="00B76FA8"/>
    <w:rsid w:val="00B77212"/>
    <w:rsid w:val="00B772B7"/>
    <w:rsid w:val="00B7799B"/>
    <w:rsid w:val="00B77BC6"/>
    <w:rsid w:val="00B80162"/>
    <w:rsid w:val="00B805AF"/>
    <w:rsid w:val="00B80B3A"/>
    <w:rsid w:val="00B80D14"/>
    <w:rsid w:val="00B80ECF"/>
    <w:rsid w:val="00B810B5"/>
    <w:rsid w:val="00B8111F"/>
    <w:rsid w:val="00B811D6"/>
    <w:rsid w:val="00B813C4"/>
    <w:rsid w:val="00B8164B"/>
    <w:rsid w:val="00B81FA6"/>
    <w:rsid w:val="00B82185"/>
    <w:rsid w:val="00B82479"/>
    <w:rsid w:val="00B82D3B"/>
    <w:rsid w:val="00B82D72"/>
    <w:rsid w:val="00B82DEA"/>
    <w:rsid w:val="00B836FD"/>
    <w:rsid w:val="00B83884"/>
    <w:rsid w:val="00B83D29"/>
    <w:rsid w:val="00B83D64"/>
    <w:rsid w:val="00B83E51"/>
    <w:rsid w:val="00B83EE0"/>
    <w:rsid w:val="00B8436D"/>
    <w:rsid w:val="00B844C9"/>
    <w:rsid w:val="00B846D2"/>
    <w:rsid w:val="00B84781"/>
    <w:rsid w:val="00B847E8"/>
    <w:rsid w:val="00B84C58"/>
    <w:rsid w:val="00B84C6B"/>
    <w:rsid w:val="00B84DD9"/>
    <w:rsid w:val="00B84E61"/>
    <w:rsid w:val="00B84F9E"/>
    <w:rsid w:val="00B8503E"/>
    <w:rsid w:val="00B85087"/>
    <w:rsid w:val="00B850A8"/>
    <w:rsid w:val="00B850AA"/>
    <w:rsid w:val="00B8528D"/>
    <w:rsid w:val="00B85357"/>
    <w:rsid w:val="00B853CB"/>
    <w:rsid w:val="00B85615"/>
    <w:rsid w:val="00B85AB8"/>
    <w:rsid w:val="00B860BD"/>
    <w:rsid w:val="00B863BD"/>
    <w:rsid w:val="00B863D6"/>
    <w:rsid w:val="00B868AE"/>
    <w:rsid w:val="00B86AC8"/>
    <w:rsid w:val="00B86CCD"/>
    <w:rsid w:val="00B86F47"/>
    <w:rsid w:val="00B86F78"/>
    <w:rsid w:val="00B86FC2"/>
    <w:rsid w:val="00B8709B"/>
    <w:rsid w:val="00B87551"/>
    <w:rsid w:val="00B8756F"/>
    <w:rsid w:val="00B87F3E"/>
    <w:rsid w:val="00B9046F"/>
    <w:rsid w:val="00B90613"/>
    <w:rsid w:val="00B90AEB"/>
    <w:rsid w:val="00B90FA1"/>
    <w:rsid w:val="00B91DD2"/>
    <w:rsid w:val="00B92183"/>
    <w:rsid w:val="00B92776"/>
    <w:rsid w:val="00B92950"/>
    <w:rsid w:val="00B92A7E"/>
    <w:rsid w:val="00B93299"/>
    <w:rsid w:val="00B9339E"/>
    <w:rsid w:val="00B933A9"/>
    <w:rsid w:val="00B93ACC"/>
    <w:rsid w:val="00B93CA1"/>
    <w:rsid w:val="00B941F2"/>
    <w:rsid w:val="00B94461"/>
    <w:rsid w:val="00B94908"/>
    <w:rsid w:val="00B94AD9"/>
    <w:rsid w:val="00B94B8F"/>
    <w:rsid w:val="00B94C1F"/>
    <w:rsid w:val="00B94D12"/>
    <w:rsid w:val="00B94F82"/>
    <w:rsid w:val="00B951A2"/>
    <w:rsid w:val="00B9521F"/>
    <w:rsid w:val="00B952F5"/>
    <w:rsid w:val="00B9540D"/>
    <w:rsid w:val="00B955E8"/>
    <w:rsid w:val="00B956C3"/>
    <w:rsid w:val="00B95714"/>
    <w:rsid w:val="00B9580D"/>
    <w:rsid w:val="00B95B4D"/>
    <w:rsid w:val="00B95C4E"/>
    <w:rsid w:val="00B95D1C"/>
    <w:rsid w:val="00B95F23"/>
    <w:rsid w:val="00B961C0"/>
    <w:rsid w:val="00B9759D"/>
    <w:rsid w:val="00B97C7E"/>
    <w:rsid w:val="00B97DBB"/>
    <w:rsid w:val="00BA0051"/>
    <w:rsid w:val="00BA033F"/>
    <w:rsid w:val="00BA07E8"/>
    <w:rsid w:val="00BA09C2"/>
    <w:rsid w:val="00BA0A80"/>
    <w:rsid w:val="00BA0DF5"/>
    <w:rsid w:val="00BA10F8"/>
    <w:rsid w:val="00BA132D"/>
    <w:rsid w:val="00BA146A"/>
    <w:rsid w:val="00BA14C9"/>
    <w:rsid w:val="00BA1581"/>
    <w:rsid w:val="00BA1596"/>
    <w:rsid w:val="00BA1C32"/>
    <w:rsid w:val="00BA1D1F"/>
    <w:rsid w:val="00BA1DAE"/>
    <w:rsid w:val="00BA2025"/>
    <w:rsid w:val="00BA2432"/>
    <w:rsid w:val="00BA2641"/>
    <w:rsid w:val="00BA28A6"/>
    <w:rsid w:val="00BA3448"/>
    <w:rsid w:val="00BA3BEC"/>
    <w:rsid w:val="00BA3F05"/>
    <w:rsid w:val="00BA404C"/>
    <w:rsid w:val="00BA4200"/>
    <w:rsid w:val="00BA4657"/>
    <w:rsid w:val="00BA485E"/>
    <w:rsid w:val="00BA48A2"/>
    <w:rsid w:val="00BA4E9C"/>
    <w:rsid w:val="00BA57A0"/>
    <w:rsid w:val="00BA5B23"/>
    <w:rsid w:val="00BA5D3A"/>
    <w:rsid w:val="00BA607F"/>
    <w:rsid w:val="00BA618D"/>
    <w:rsid w:val="00BA6DCE"/>
    <w:rsid w:val="00BA7408"/>
    <w:rsid w:val="00BA7477"/>
    <w:rsid w:val="00BA75EB"/>
    <w:rsid w:val="00BA7657"/>
    <w:rsid w:val="00BA76FF"/>
    <w:rsid w:val="00BA79E9"/>
    <w:rsid w:val="00BA7C79"/>
    <w:rsid w:val="00BB0046"/>
    <w:rsid w:val="00BB022A"/>
    <w:rsid w:val="00BB066F"/>
    <w:rsid w:val="00BB0933"/>
    <w:rsid w:val="00BB09B9"/>
    <w:rsid w:val="00BB0CFE"/>
    <w:rsid w:val="00BB0E17"/>
    <w:rsid w:val="00BB10D3"/>
    <w:rsid w:val="00BB12C4"/>
    <w:rsid w:val="00BB180E"/>
    <w:rsid w:val="00BB18A6"/>
    <w:rsid w:val="00BB1B2B"/>
    <w:rsid w:val="00BB1F13"/>
    <w:rsid w:val="00BB25FE"/>
    <w:rsid w:val="00BB272B"/>
    <w:rsid w:val="00BB2970"/>
    <w:rsid w:val="00BB36B1"/>
    <w:rsid w:val="00BB3899"/>
    <w:rsid w:val="00BB3A1C"/>
    <w:rsid w:val="00BB3CCB"/>
    <w:rsid w:val="00BB4466"/>
    <w:rsid w:val="00BB45C8"/>
    <w:rsid w:val="00BB484B"/>
    <w:rsid w:val="00BB4AB2"/>
    <w:rsid w:val="00BB4D57"/>
    <w:rsid w:val="00BB52BF"/>
    <w:rsid w:val="00BB5334"/>
    <w:rsid w:val="00BB6208"/>
    <w:rsid w:val="00BB6541"/>
    <w:rsid w:val="00BB669B"/>
    <w:rsid w:val="00BB6838"/>
    <w:rsid w:val="00BB6A8C"/>
    <w:rsid w:val="00BB6D76"/>
    <w:rsid w:val="00BB7251"/>
    <w:rsid w:val="00BB7627"/>
    <w:rsid w:val="00BB7704"/>
    <w:rsid w:val="00BB774A"/>
    <w:rsid w:val="00BB77DA"/>
    <w:rsid w:val="00BB7868"/>
    <w:rsid w:val="00BB7F25"/>
    <w:rsid w:val="00BC0324"/>
    <w:rsid w:val="00BC0413"/>
    <w:rsid w:val="00BC0754"/>
    <w:rsid w:val="00BC0A7B"/>
    <w:rsid w:val="00BC0DD3"/>
    <w:rsid w:val="00BC0E42"/>
    <w:rsid w:val="00BC135A"/>
    <w:rsid w:val="00BC1C3D"/>
    <w:rsid w:val="00BC24AC"/>
    <w:rsid w:val="00BC257E"/>
    <w:rsid w:val="00BC2678"/>
    <w:rsid w:val="00BC2768"/>
    <w:rsid w:val="00BC2975"/>
    <w:rsid w:val="00BC31CF"/>
    <w:rsid w:val="00BC3316"/>
    <w:rsid w:val="00BC34AB"/>
    <w:rsid w:val="00BC3A8A"/>
    <w:rsid w:val="00BC42E1"/>
    <w:rsid w:val="00BC4632"/>
    <w:rsid w:val="00BC4651"/>
    <w:rsid w:val="00BC47F5"/>
    <w:rsid w:val="00BC48D5"/>
    <w:rsid w:val="00BC4954"/>
    <w:rsid w:val="00BC4A04"/>
    <w:rsid w:val="00BC5786"/>
    <w:rsid w:val="00BC5B1C"/>
    <w:rsid w:val="00BC5BFD"/>
    <w:rsid w:val="00BC5F13"/>
    <w:rsid w:val="00BC5FB6"/>
    <w:rsid w:val="00BC61F6"/>
    <w:rsid w:val="00BC6452"/>
    <w:rsid w:val="00BC67A7"/>
    <w:rsid w:val="00BC69E5"/>
    <w:rsid w:val="00BC6EC8"/>
    <w:rsid w:val="00BC75B6"/>
    <w:rsid w:val="00BC7676"/>
    <w:rsid w:val="00BC780B"/>
    <w:rsid w:val="00BC79DB"/>
    <w:rsid w:val="00BC7C95"/>
    <w:rsid w:val="00BD00E6"/>
    <w:rsid w:val="00BD0274"/>
    <w:rsid w:val="00BD051C"/>
    <w:rsid w:val="00BD11BB"/>
    <w:rsid w:val="00BD1327"/>
    <w:rsid w:val="00BD1618"/>
    <w:rsid w:val="00BD18D9"/>
    <w:rsid w:val="00BD19D6"/>
    <w:rsid w:val="00BD1D29"/>
    <w:rsid w:val="00BD2388"/>
    <w:rsid w:val="00BD253A"/>
    <w:rsid w:val="00BD2556"/>
    <w:rsid w:val="00BD27D4"/>
    <w:rsid w:val="00BD302D"/>
    <w:rsid w:val="00BD33BD"/>
    <w:rsid w:val="00BD34B1"/>
    <w:rsid w:val="00BD3FCB"/>
    <w:rsid w:val="00BD3FCE"/>
    <w:rsid w:val="00BD4000"/>
    <w:rsid w:val="00BD4063"/>
    <w:rsid w:val="00BD40A9"/>
    <w:rsid w:val="00BD48A3"/>
    <w:rsid w:val="00BD49D3"/>
    <w:rsid w:val="00BD4CCC"/>
    <w:rsid w:val="00BD4D16"/>
    <w:rsid w:val="00BD4E11"/>
    <w:rsid w:val="00BD52E2"/>
    <w:rsid w:val="00BD53C2"/>
    <w:rsid w:val="00BD5465"/>
    <w:rsid w:val="00BD5833"/>
    <w:rsid w:val="00BD5AFB"/>
    <w:rsid w:val="00BD5B66"/>
    <w:rsid w:val="00BD6858"/>
    <w:rsid w:val="00BD691A"/>
    <w:rsid w:val="00BD6B7B"/>
    <w:rsid w:val="00BD6EFF"/>
    <w:rsid w:val="00BD7379"/>
    <w:rsid w:val="00BD7498"/>
    <w:rsid w:val="00BD7926"/>
    <w:rsid w:val="00BE027E"/>
    <w:rsid w:val="00BE1077"/>
    <w:rsid w:val="00BE1383"/>
    <w:rsid w:val="00BE1727"/>
    <w:rsid w:val="00BE17C7"/>
    <w:rsid w:val="00BE1CB9"/>
    <w:rsid w:val="00BE1DDF"/>
    <w:rsid w:val="00BE1E1B"/>
    <w:rsid w:val="00BE1F67"/>
    <w:rsid w:val="00BE1FC3"/>
    <w:rsid w:val="00BE20BD"/>
    <w:rsid w:val="00BE2265"/>
    <w:rsid w:val="00BE2276"/>
    <w:rsid w:val="00BE2308"/>
    <w:rsid w:val="00BE23BD"/>
    <w:rsid w:val="00BE253F"/>
    <w:rsid w:val="00BE26AB"/>
    <w:rsid w:val="00BE26B5"/>
    <w:rsid w:val="00BE2C2A"/>
    <w:rsid w:val="00BE3C97"/>
    <w:rsid w:val="00BE4258"/>
    <w:rsid w:val="00BE4533"/>
    <w:rsid w:val="00BE4CDF"/>
    <w:rsid w:val="00BE581E"/>
    <w:rsid w:val="00BE64DC"/>
    <w:rsid w:val="00BE657E"/>
    <w:rsid w:val="00BE7316"/>
    <w:rsid w:val="00BE7425"/>
    <w:rsid w:val="00BF0697"/>
    <w:rsid w:val="00BF07EF"/>
    <w:rsid w:val="00BF08E2"/>
    <w:rsid w:val="00BF0EC2"/>
    <w:rsid w:val="00BF0EF8"/>
    <w:rsid w:val="00BF104C"/>
    <w:rsid w:val="00BF1331"/>
    <w:rsid w:val="00BF13B7"/>
    <w:rsid w:val="00BF141D"/>
    <w:rsid w:val="00BF1CFF"/>
    <w:rsid w:val="00BF1DFC"/>
    <w:rsid w:val="00BF317E"/>
    <w:rsid w:val="00BF31BB"/>
    <w:rsid w:val="00BF33E1"/>
    <w:rsid w:val="00BF33E6"/>
    <w:rsid w:val="00BF347A"/>
    <w:rsid w:val="00BF38AC"/>
    <w:rsid w:val="00BF3A73"/>
    <w:rsid w:val="00BF3A8E"/>
    <w:rsid w:val="00BF3D5E"/>
    <w:rsid w:val="00BF3FC3"/>
    <w:rsid w:val="00BF4052"/>
    <w:rsid w:val="00BF406E"/>
    <w:rsid w:val="00BF43A4"/>
    <w:rsid w:val="00BF4CAA"/>
    <w:rsid w:val="00BF54FA"/>
    <w:rsid w:val="00BF556B"/>
    <w:rsid w:val="00BF5579"/>
    <w:rsid w:val="00BF5629"/>
    <w:rsid w:val="00BF5AD3"/>
    <w:rsid w:val="00BF5B83"/>
    <w:rsid w:val="00BF5D26"/>
    <w:rsid w:val="00BF6261"/>
    <w:rsid w:val="00BF6503"/>
    <w:rsid w:val="00BF6912"/>
    <w:rsid w:val="00BF6DE0"/>
    <w:rsid w:val="00BF7DA3"/>
    <w:rsid w:val="00C000E3"/>
    <w:rsid w:val="00C005EF"/>
    <w:rsid w:val="00C00803"/>
    <w:rsid w:val="00C009BE"/>
    <w:rsid w:val="00C00A68"/>
    <w:rsid w:val="00C00B32"/>
    <w:rsid w:val="00C00D35"/>
    <w:rsid w:val="00C00E7D"/>
    <w:rsid w:val="00C00F09"/>
    <w:rsid w:val="00C01B4A"/>
    <w:rsid w:val="00C01BB4"/>
    <w:rsid w:val="00C02026"/>
    <w:rsid w:val="00C025DC"/>
    <w:rsid w:val="00C025E4"/>
    <w:rsid w:val="00C025F6"/>
    <w:rsid w:val="00C02954"/>
    <w:rsid w:val="00C03595"/>
    <w:rsid w:val="00C03619"/>
    <w:rsid w:val="00C036E5"/>
    <w:rsid w:val="00C03777"/>
    <w:rsid w:val="00C03B47"/>
    <w:rsid w:val="00C05370"/>
    <w:rsid w:val="00C0569F"/>
    <w:rsid w:val="00C05EB1"/>
    <w:rsid w:val="00C0698E"/>
    <w:rsid w:val="00C069A7"/>
    <w:rsid w:val="00C069CA"/>
    <w:rsid w:val="00C06D14"/>
    <w:rsid w:val="00C06DFD"/>
    <w:rsid w:val="00C06E32"/>
    <w:rsid w:val="00C07CAC"/>
    <w:rsid w:val="00C10F54"/>
    <w:rsid w:val="00C112AD"/>
    <w:rsid w:val="00C11365"/>
    <w:rsid w:val="00C115AB"/>
    <w:rsid w:val="00C11D6B"/>
    <w:rsid w:val="00C120E6"/>
    <w:rsid w:val="00C1228C"/>
    <w:rsid w:val="00C125AF"/>
    <w:rsid w:val="00C1269A"/>
    <w:rsid w:val="00C127E6"/>
    <w:rsid w:val="00C12E24"/>
    <w:rsid w:val="00C1397B"/>
    <w:rsid w:val="00C13A7B"/>
    <w:rsid w:val="00C13AA8"/>
    <w:rsid w:val="00C13D71"/>
    <w:rsid w:val="00C14180"/>
    <w:rsid w:val="00C14212"/>
    <w:rsid w:val="00C14497"/>
    <w:rsid w:val="00C14522"/>
    <w:rsid w:val="00C1460C"/>
    <w:rsid w:val="00C14A9E"/>
    <w:rsid w:val="00C14CD2"/>
    <w:rsid w:val="00C154B7"/>
    <w:rsid w:val="00C15DD5"/>
    <w:rsid w:val="00C16459"/>
    <w:rsid w:val="00C164CC"/>
    <w:rsid w:val="00C16602"/>
    <w:rsid w:val="00C166EE"/>
    <w:rsid w:val="00C16813"/>
    <w:rsid w:val="00C16BCF"/>
    <w:rsid w:val="00C16FA3"/>
    <w:rsid w:val="00C171D4"/>
    <w:rsid w:val="00C174FF"/>
    <w:rsid w:val="00C17554"/>
    <w:rsid w:val="00C1756B"/>
    <w:rsid w:val="00C17602"/>
    <w:rsid w:val="00C17723"/>
    <w:rsid w:val="00C17B37"/>
    <w:rsid w:val="00C20070"/>
    <w:rsid w:val="00C200F2"/>
    <w:rsid w:val="00C20510"/>
    <w:rsid w:val="00C205A5"/>
    <w:rsid w:val="00C205E2"/>
    <w:rsid w:val="00C205E7"/>
    <w:rsid w:val="00C215A1"/>
    <w:rsid w:val="00C215F8"/>
    <w:rsid w:val="00C21B38"/>
    <w:rsid w:val="00C21DA1"/>
    <w:rsid w:val="00C22110"/>
    <w:rsid w:val="00C221A7"/>
    <w:rsid w:val="00C222B9"/>
    <w:rsid w:val="00C2230D"/>
    <w:rsid w:val="00C22B20"/>
    <w:rsid w:val="00C22BC2"/>
    <w:rsid w:val="00C22CBD"/>
    <w:rsid w:val="00C22DCC"/>
    <w:rsid w:val="00C22E50"/>
    <w:rsid w:val="00C22E9E"/>
    <w:rsid w:val="00C2300A"/>
    <w:rsid w:val="00C2303E"/>
    <w:rsid w:val="00C230CE"/>
    <w:rsid w:val="00C238EC"/>
    <w:rsid w:val="00C23900"/>
    <w:rsid w:val="00C2391D"/>
    <w:rsid w:val="00C23CF5"/>
    <w:rsid w:val="00C23D57"/>
    <w:rsid w:val="00C24040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676"/>
    <w:rsid w:val="00C26AE5"/>
    <w:rsid w:val="00C26F49"/>
    <w:rsid w:val="00C271D6"/>
    <w:rsid w:val="00C278A9"/>
    <w:rsid w:val="00C278E1"/>
    <w:rsid w:val="00C2799F"/>
    <w:rsid w:val="00C27B1F"/>
    <w:rsid w:val="00C27C69"/>
    <w:rsid w:val="00C300F1"/>
    <w:rsid w:val="00C30282"/>
    <w:rsid w:val="00C30631"/>
    <w:rsid w:val="00C30658"/>
    <w:rsid w:val="00C30993"/>
    <w:rsid w:val="00C30ADE"/>
    <w:rsid w:val="00C30E93"/>
    <w:rsid w:val="00C31000"/>
    <w:rsid w:val="00C31156"/>
    <w:rsid w:val="00C31355"/>
    <w:rsid w:val="00C31499"/>
    <w:rsid w:val="00C31551"/>
    <w:rsid w:val="00C31940"/>
    <w:rsid w:val="00C319CE"/>
    <w:rsid w:val="00C31C03"/>
    <w:rsid w:val="00C32526"/>
    <w:rsid w:val="00C32743"/>
    <w:rsid w:val="00C32992"/>
    <w:rsid w:val="00C32CBD"/>
    <w:rsid w:val="00C32CDD"/>
    <w:rsid w:val="00C32DC5"/>
    <w:rsid w:val="00C3300E"/>
    <w:rsid w:val="00C334C7"/>
    <w:rsid w:val="00C33FC0"/>
    <w:rsid w:val="00C34180"/>
    <w:rsid w:val="00C34287"/>
    <w:rsid w:val="00C345AA"/>
    <w:rsid w:val="00C347C3"/>
    <w:rsid w:val="00C349CD"/>
    <w:rsid w:val="00C353C7"/>
    <w:rsid w:val="00C35524"/>
    <w:rsid w:val="00C35A01"/>
    <w:rsid w:val="00C35ED8"/>
    <w:rsid w:val="00C35EE4"/>
    <w:rsid w:val="00C35F62"/>
    <w:rsid w:val="00C36574"/>
    <w:rsid w:val="00C36F4F"/>
    <w:rsid w:val="00C37150"/>
    <w:rsid w:val="00C3752C"/>
    <w:rsid w:val="00C375C5"/>
    <w:rsid w:val="00C377B0"/>
    <w:rsid w:val="00C37910"/>
    <w:rsid w:val="00C37AB5"/>
    <w:rsid w:val="00C37C1B"/>
    <w:rsid w:val="00C40420"/>
    <w:rsid w:val="00C406B1"/>
    <w:rsid w:val="00C408A5"/>
    <w:rsid w:val="00C4095C"/>
    <w:rsid w:val="00C41073"/>
    <w:rsid w:val="00C4140A"/>
    <w:rsid w:val="00C418F8"/>
    <w:rsid w:val="00C41DEE"/>
    <w:rsid w:val="00C41F82"/>
    <w:rsid w:val="00C420BB"/>
    <w:rsid w:val="00C42225"/>
    <w:rsid w:val="00C42943"/>
    <w:rsid w:val="00C42B3E"/>
    <w:rsid w:val="00C42B79"/>
    <w:rsid w:val="00C42C17"/>
    <w:rsid w:val="00C42F1D"/>
    <w:rsid w:val="00C43101"/>
    <w:rsid w:val="00C43A73"/>
    <w:rsid w:val="00C4416A"/>
    <w:rsid w:val="00C448CA"/>
    <w:rsid w:val="00C44B6A"/>
    <w:rsid w:val="00C453D6"/>
    <w:rsid w:val="00C4551B"/>
    <w:rsid w:val="00C455A5"/>
    <w:rsid w:val="00C4560D"/>
    <w:rsid w:val="00C459BB"/>
    <w:rsid w:val="00C45B65"/>
    <w:rsid w:val="00C45BAE"/>
    <w:rsid w:val="00C45EC8"/>
    <w:rsid w:val="00C45F9F"/>
    <w:rsid w:val="00C46003"/>
    <w:rsid w:val="00C46154"/>
    <w:rsid w:val="00C462EA"/>
    <w:rsid w:val="00C47239"/>
    <w:rsid w:val="00C475A1"/>
    <w:rsid w:val="00C47B4B"/>
    <w:rsid w:val="00C47EC4"/>
    <w:rsid w:val="00C505B2"/>
    <w:rsid w:val="00C50656"/>
    <w:rsid w:val="00C506BE"/>
    <w:rsid w:val="00C50765"/>
    <w:rsid w:val="00C50C52"/>
    <w:rsid w:val="00C5162F"/>
    <w:rsid w:val="00C51734"/>
    <w:rsid w:val="00C51790"/>
    <w:rsid w:val="00C51BE1"/>
    <w:rsid w:val="00C51DB4"/>
    <w:rsid w:val="00C51E3C"/>
    <w:rsid w:val="00C52079"/>
    <w:rsid w:val="00C520C9"/>
    <w:rsid w:val="00C52287"/>
    <w:rsid w:val="00C52503"/>
    <w:rsid w:val="00C527CA"/>
    <w:rsid w:val="00C52AED"/>
    <w:rsid w:val="00C52C93"/>
    <w:rsid w:val="00C532ED"/>
    <w:rsid w:val="00C532F4"/>
    <w:rsid w:val="00C533F5"/>
    <w:rsid w:val="00C533F8"/>
    <w:rsid w:val="00C5365A"/>
    <w:rsid w:val="00C53744"/>
    <w:rsid w:val="00C538C2"/>
    <w:rsid w:val="00C539CA"/>
    <w:rsid w:val="00C53BE3"/>
    <w:rsid w:val="00C53D0F"/>
    <w:rsid w:val="00C54007"/>
    <w:rsid w:val="00C5414D"/>
    <w:rsid w:val="00C544E4"/>
    <w:rsid w:val="00C54C12"/>
    <w:rsid w:val="00C54F48"/>
    <w:rsid w:val="00C54FC2"/>
    <w:rsid w:val="00C5523E"/>
    <w:rsid w:val="00C55665"/>
    <w:rsid w:val="00C557A5"/>
    <w:rsid w:val="00C56857"/>
    <w:rsid w:val="00C56A10"/>
    <w:rsid w:val="00C56AD6"/>
    <w:rsid w:val="00C56CAE"/>
    <w:rsid w:val="00C56F67"/>
    <w:rsid w:val="00C570F4"/>
    <w:rsid w:val="00C601BE"/>
    <w:rsid w:val="00C601DB"/>
    <w:rsid w:val="00C60271"/>
    <w:rsid w:val="00C605EF"/>
    <w:rsid w:val="00C607F9"/>
    <w:rsid w:val="00C60DAF"/>
    <w:rsid w:val="00C617A9"/>
    <w:rsid w:val="00C623BA"/>
    <w:rsid w:val="00C63F0D"/>
    <w:rsid w:val="00C640A1"/>
    <w:rsid w:val="00C64155"/>
    <w:rsid w:val="00C64562"/>
    <w:rsid w:val="00C647AC"/>
    <w:rsid w:val="00C64858"/>
    <w:rsid w:val="00C6499A"/>
    <w:rsid w:val="00C64A3D"/>
    <w:rsid w:val="00C64B05"/>
    <w:rsid w:val="00C64B30"/>
    <w:rsid w:val="00C64D3E"/>
    <w:rsid w:val="00C64EBB"/>
    <w:rsid w:val="00C6505A"/>
    <w:rsid w:val="00C65882"/>
    <w:rsid w:val="00C658BD"/>
    <w:rsid w:val="00C65B69"/>
    <w:rsid w:val="00C6674E"/>
    <w:rsid w:val="00C66827"/>
    <w:rsid w:val="00C66A32"/>
    <w:rsid w:val="00C6732B"/>
    <w:rsid w:val="00C673F2"/>
    <w:rsid w:val="00C674DE"/>
    <w:rsid w:val="00C674E4"/>
    <w:rsid w:val="00C676E1"/>
    <w:rsid w:val="00C702AD"/>
    <w:rsid w:val="00C70F4A"/>
    <w:rsid w:val="00C714F6"/>
    <w:rsid w:val="00C7159D"/>
    <w:rsid w:val="00C71647"/>
    <w:rsid w:val="00C719D0"/>
    <w:rsid w:val="00C71D12"/>
    <w:rsid w:val="00C72399"/>
    <w:rsid w:val="00C723B1"/>
    <w:rsid w:val="00C72629"/>
    <w:rsid w:val="00C72679"/>
    <w:rsid w:val="00C727F8"/>
    <w:rsid w:val="00C72954"/>
    <w:rsid w:val="00C72C2D"/>
    <w:rsid w:val="00C733A4"/>
    <w:rsid w:val="00C7341C"/>
    <w:rsid w:val="00C73540"/>
    <w:rsid w:val="00C735C8"/>
    <w:rsid w:val="00C73869"/>
    <w:rsid w:val="00C73A81"/>
    <w:rsid w:val="00C73F4F"/>
    <w:rsid w:val="00C740FE"/>
    <w:rsid w:val="00C74533"/>
    <w:rsid w:val="00C74882"/>
    <w:rsid w:val="00C748D4"/>
    <w:rsid w:val="00C749D5"/>
    <w:rsid w:val="00C75764"/>
    <w:rsid w:val="00C757D9"/>
    <w:rsid w:val="00C75BF5"/>
    <w:rsid w:val="00C75BF7"/>
    <w:rsid w:val="00C76398"/>
    <w:rsid w:val="00C76AE5"/>
    <w:rsid w:val="00C76D7F"/>
    <w:rsid w:val="00C7721C"/>
    <w:rsid w:val="00C7725F"/>
    <w:rsid w:val="00C77906"/>
    <w:rsid w:val="00C801E3"/>
    <w:rsid w:val="00C8071A"/>
    <w:rsid w:val="00C808CC"/>
    <w:rsid w:val="00C818E3"/>
    <w:rsid w:val="00C81B1E"/>
    <w:rsid w:val="00C81D93"/>
    <w:rsid w:val="00C81FFA"/>
    <w:rsid w:val="00C8245E"/>
    <w:rsid w:val="00C827DF"/>
    <w:rsid w:val="00C82D42"/>
    <w:rsid w:val="00C82F7D"/>
    <w:rsid w:val="00C82F89"/>
    <w:rsid w:val="00C82FDB"/>
    <w:rsid w:val="00C83084"/>
    <w:rsid w:val="00C8351B"/>
    <w:rsid w:val="00C8357F"/>
    <w:rsid w:val="00C8378C"/>
    <w:rsid w:val="00C83B0B"/>
    <w:rsid w:val="00C83E1D"/>
    <w:rsid w:val="00C83ECE"/>
    <w:rsid w:val="00C8439C"/>
    <w:rsid w:val="00C84438"/>
    <w:rsid w:val="00C845A7"/>
    <w:rsid w:val="00C84673"/>
    <w:rsid w:val="00C846F8"/>
    <w:rsid w:val="00C84BFF"/>
    <w:rsid w:val="00C850D6"/>
    <w:rsid w:val="00C855D7"/>
    <w:rsid w:val="00C85B05"/>
    <w:rsid w:val="00C869CA"/>
    <w:rsid w:val="00C86ABE"/>
    <w:rsid w:val="00C86E90"/>
    <w:rsid w:val="00C8710D"/>
    <w:rsid w:val="00C87495"/>
    <w:rsid w:val="00C87619"/>
    <w:rsid w:val="00C87DAE"/>
    <w:rsid w:val="00C87E48"/>
    <w:rsid w:val="00C904C0"/>
    <w:rsid w:val="00C904C2"/>
    <w:rsid w:val="00C9090E"/>
    <w:rsid w:val="00C91417"/>
    <w:rsid w:val="00C914CB"/>
    <w:rsid w:val="00C91BC8"/>
    <w:rsid w:val="00C92011"/>
    <w:rsid w:val="00C9209C"/>
    <w:rsid w:val="00C924BF"/>
    <w:rsid w:val="00C926DD"/>
    <w:rsid w:val="00C9288F"/>
    <w:rsid w:val="00C9349B"/>
    <w:rsid w:val="00C934ED"/>
    <w:rsid w:val="00C935D3"/>
    <w:rsid w:val="00C93917"/>
    <w:rsid w:val="00C93920"/>
    <w:rsid w:val="00C939D0"/>
    <w:rsid w:val="00C939EC"/>
    <w:rsid w:val="00C93D16"/>
    <w:rsid w:val="00C944B0"/>
    <w:rsid w:val="00C948B7"/>
    <w:rsid w:val="00C94C54"/>
    <w:rsid w:val="00C94E33"/>
    <w:rsid w:val="00C95084"/>
    <w:rsid w:val="00C95676"/>
    <w:rsid w:val="00C96184"/>
    <w:rsid w:val="00C96562"/>
    <w:rsid w:val="00C968D3"/>
    <w:rsid w:val="00C96A89"/>
    <w:rsid w:val="00C97636"/>
    <w:rsid w:val="00C976D2"/>
    <w:rsid w:val="00C976D8"/>
    <w:rsid w:val="00C97BC5"/>
    <w:rsid w:val="00C97E33"/>
    <w:rsid w:val="00CA0439"/>
    <w:rsid w:val="00CA0686"/>
    <w:rsid w:val="00CA0777"/>
    <w:rsid w:val="00CA09D2"/>
    <w:rsid w:val="00CA0AA5"/>
    <w:rsid w:val="00CA0CC2"/>
    <w:rsid w:val="00CA0E4B"/>
    <w:rsid w:val="00CA12DE"/>
    <w:rsid w:val="00CA13E7"/>
    <w:rsid w:val="00CA1719"/>
    <w:rsid w:val="00CA1BC6"/>
    <w:rsid w:val="00CA2522"/>
    <w:rsid w:val="00CA26E1"/>
    <w:rsid w:val="00CA2831"/>
    <w:rsid w:val="00CA2D8D"/>
    <w:rsid w:val="00CA328B"/>
    <w:rsid w:val="00CA3649"/>
    <w:rsid w:val="00CA3859"/>
    <w:rsid w:val="00CA3D57"/>
    <w:rsid w:val="00CA4138"/>
    <w:rsid w:val="00CA478C"/>
    <w:rsid w:val="00CA4E6E"/>
    <w:rsid w:val="00CA5188"/>
    <w:rsid w:val="00CA5296"/>
    <w:rsid w:val="00CA54E2"/>
    <w:rsid w:val="00CA5646"/>
    <w:rsid w:val="00CA5806"/>
    <w:rsid w:val="00CA5B84"/>
    <w:rsid w:val="00CA5C3A"/>
    <w:rsid w:val="00CA5D02"/>
    <w:rsid w:val="00CA6754"/>
    <w:rsid w:val="00CA7470"/>
    <w:rsid w:val="00CA77E6"/>
    <w:rsid w:val="00CA7C32"/>
    <w:rsid w:val="00CA7D78"/>
    <w:rsid w:val="00CB00A1"/>
    <w:rsid w:val="00CB00D3"/>
    <w:rsid w:val="00CB0817"/>
    <w:rsid w:val="00CB10E3"/>
    <w:rsid w:val="00CB116C"/>
    <w:rsid w:val="00CB1587"/>
    <w:rsid w:val="00CB16CB"/>
    <w:rsid w:val="00CB191D"/>
    <w:rsid w:val="00CB19C0"/>
    <w:rsid w:val="00CB1AB2"/>
    <w:rsid w:val="00CB1B03"/>
    <w:rsid w:val="00CB1DFD"/>
    <w:rsid w:val="00CB250B"/>
    <w:rsid w:val="00CB2852"/>
    <w:rsid w:val="00CB29D8"/>
    <w:rsid w:val="00CB2E8A"/>
    <w:rsid w:val="00CB3485"/>
    <w:rsid w:val="00CB36AD"/>
    <w:rsid w:val="00CB39A3"/>
    <w:rsid w:val="00CB3A64"/>
    <w:rsid w:val="00CB420D"/>
    <w:rsid w:val="00CB49F1"/>
    <w:rsid w:val="00CB5026"/>
    <w:rsid w:val="00CB56A8"/>
    <w:rsid w:val="00CB5CE7"/>
    <w:rsid w:val="00CB6143"/>
    <w:rsid w:val="00CB627A"/>
    <w:rsid w:val="00CB720D"/>
    <w:rsid w:val="00CB72E3"/>
    <w:rsid w:val="00CB75F0"/>
    <w:rsid w:val="00CB7840"/>
    <w:rsid w:val="00CB794B"/>
    <w:rsid w:val="00CB7A49"/>
    <w:rsid w:val="00CC0021"/>
    <w:rsid w:val="00CC0061"/>
    <w:rsid w:val="00CC0582"/>
    <w:rsid w:val="00CC082C"/>
    <w:rsid w:val="00CC08C1"/>
    <w:rsid w:val="00CC0A12"/>
    <w:rsid w:val="00CC0D94"/>
    <w:rsid w:val="00CC0D9B"/>
    <w:rsid w:val="00CC13AF"/>
    <w:rsid w:val="00CC15B7"/>
    <w:rsid w:val="00CC18CF"/>
    <w:rsid w:val="00CC1967"/>
    <w:rsid w:val="00CC1B87"/>
    <w:rsid w:val="00CC1C66"/>
    <w:rsid w:val="00CC23E7"/>
    <w:rsid w:val="00CC25C7"/>
    <w:rsid w:val="00CC2613"/>
    <w:rsid w:val="00CC2BEF"/>
    <w:rsid w:val="00CC300C"/>
    <w:rsid w:val="00CC32A9"/>
    <w:rsid w:val="00CC34C4"/>
    <w:rsid w:val="00CC3503"/>
    <w:rsid w:val="00CC3883"/>
    <w:rsid w:val="00CC3A4B"/>
    <w:rsid w:val="00CC3D75"/>
    <w:rsid w:val="00CC3E7B"/>
    <w:rsid w:val="00CC4427"/>
    <w:rsid w:val="00CC45F7"/>
    <w:rsid w:val="00CC474D"/>
    <w:rsid w:val="00CC4989"/>
    <w:rsid w:val="00CC49A3"/>
    <w:rsid w:val="00CC4A46"/>
    <w:rsid w:val="00CC4CE4"/>
    <w:rsid w:val="00CC4CF2"/>
    <w:rsid w:val="00CC537F"/>
    <w:rsid w:val="00CC5916"/>
    <w:rsid w:val="00CC5A6C"/>
    <w:rsid w:val="00CC691A"/>
    <w:rsid w:val="00CC69DE"/>
    <w:rsid w:val="00CC6E3A"/>
    <w:rsid w:val="00CC718F"/>
    <w:rsid w:val="00CC7385"/>
    <w:rsid w:val="00CC7474"/>
    <w:rsid w:val="00CC7872"/>
    <w:rsid w:val="00CC7AE7"/>
    <w:rsid w:val="00CC7BD7"/>
    <w:rsid w:val="00CC7E56"/>
    <w:rsid w:val="00CC7FCC"/>
    <w:rsid w:val="00CD008F"/>
    <w:rsid w:val="00CD07B6"/>
    <w:rsid w:val="00CD10DF"/>
    <w:rsid w:val="00CD1864"/>
    <w:rsid w:val="00CD1C1D"/>
    <w:rsid w:val="00CD247F"/>
    <w:rsid w:val="00CD2A1C"/>
    <w:rsid w:val="00CD2B04"/>
    <w:rsid w:val="00CD2F06"/>
    <w:rsid w:val="00CD2FBC"/>
    <w:rsid w:val="00CD3100"/>
    <w:rsid w:val="00CD31EC"/>
    <w:rsid w:val="00CD32BA"/>
    <w:rsid w:val="00CD338E"/>
    <w:rsid w:val="00CD3536"/>
    <w:rsid w:val="00CD3616"/>
    <w:rsid w:val="00CD3B70"/>
    <w:rsid w:val="00CD3CEC"/>
    <w:rsid w:val="00CD3D88"/>
    <w:rsid w:val="00CD3EF9"/>
    <w:rsid w:val="00CD409B"/>
    <w:rsid w:val="00CD442B"/>
    <w:rsid w:val="00CD4605"/>
    <w:rsid w:val="00CD47AB"/>
    <w:rsid w:val="00CD47D3"/>
    <w:rsid w:val="00CD4C11"/>
    <w:rsid w:val="00CD4F61"/>
    <w:rsid w:val="00CD5061"/>
    <w:rsid w:val="00CD52BA"/>
    <w:rsid w:val="00CD5878"/>
    <w:rsid w:val="00CD6225"/>
    <w:rsid w:val="00CD6274"/>
    <w:rsid w:val="00CD673A"/>
    <w:rsid w:val="00CD6F91"/>
    <w:rsid w:val="00CD736C"/>
    <w:rsid w:val="00CD7631"/>
    <w:rsid w:val="00CD778F"/>
    <w:rsid w:val="00CD7DAA"/>
    <w:rsid w:val="00CD7DB7"/>
    <w:rsid w:val="00CD7EA2"/>
    <w:rsid w:val="00CD7EBB"/>
    <w:rsid w:val="00CE0412"/>
    <w:rsid w:val="00CE0497"/>
    <w:rsid w:val="00CE064A"/>
    <w:rsid w:val="00CE0D49"/>
    <w:rsid w:val="00CE0EB6"/>
    <w:rsid w:val="00CE164B"/>
    <w:rsid w:val="00CE1A08"/>
    <w:rsid w:val="00CE1C76"/>
    <w:rsid w:val="00CE1FBE"/>
    <w:rsid w:val="00CE2113"/>
    <w:rsid w:val="00CE2142"/>
    <w:rsid w:val="00CE22A4"/>
    <w:rsid w:val="00CE2FB9"/>
    <w:rsid w:val="00CE3220"/>
    <w:rsid w:val="00CE322B"/>
    <w:rsid w:val="00CE3245"/>
    <w:rsid w:val="00CE344A"/>
    <w:rsid w:val="00CE3454"/>
    <w:rsid w:val="00CE3538"/>
    <w:rsid w:val="00CE38F1"/>
    <w:rsid w:val="00CE399C"/>
    <w:rsid w:val="00CE3F8D"/>
    <w:rsid w:val="00CE4B67"/>
    <w:rsid w:val="00CE4C76"/>
    <w:rsid w:val="00CE5711"/>
    <w:rsid w:val="00CE5718"/>
    <w:rsid w:val="00CE5729"/>
    <w:rsid w:val="00CE5780"/>
    <w:rsid w:val="00CE5AAF"/>
    <w:rsid w:val="00CE5B12"/>
    <w:rsid w:val="00CE5ED6"/>
    <w:rsid w:val="00CE64CA"/>
    <w:rsid w:val="00CE7168"/>
    <w:rsid w:val="00CE727E"/>
    <w:rsid w:val="00CE739F"/>
    <w:rsid w:val="00CE7BBA"/>
    <w:rsid w:val="00CE7F99"/>
    <w:rsid w:val="00CF00DC"/>
    <w:rsid w:val="00CF02BF"/>
    <w:rsid w:val="00CF04B7"/>
    <w:rsid w:val="00CF0542"/>
    <w:rsid w:val="00CF0581"/>
    <w:rsid w:val="00CF0656"/>
    <w:rsid w:val="00CF07DD"/>
    <w:rsid w:val="00CF0953"/>
    <w:rsid w:val="00CF09D4"/>
    <w:rsid w:val="00CF09F0"/>
    <w:rsid w:val="00CF1033"/>
    <w:rsid w:val="00CF1B60"/>
    <w:rsid w:val="00CF1D39"/>
    <w:rsid w:val="00CF2579"/>
    <w:rsid w:val="00CF2744"/>
    <w:rsid w:val="00CF2AB9"/>
    <w:rsid w:val="00CF2D73"/>
    <w:rsid w:val="00CF2E08"/>
    <w:rsid w:val="00CF2E47"/>
    <w:rsid w:val="00CF30A0"/>
    <w:rsid w:val="00CF32EF"/>
    <w:rsid w:val="00CF348C"/>
    <w:rsid w:val="00CF399D"/>
    <w:rsid w:val="00CF3CB0"/>
    <w:rsid w:val="00CF3F62"/>
    <w:rsid w:val="00CF4581"/>
    <w:rsid w:val="00CF49F1"/>
    <w:rsid w:val="00CF508B"/>
    <w:rsid w:val="00CF50C2"/>
    <w:rsid w:val="00CF5289"/>
    <w:rsid w:val="00CF53CC"/>
    <w:rsid w:val="00CF5453"/>
    <w:rsid w:val="00CF586D"/>
    <w:rsid w:val="00CF5BA2"/>
    <w:rsid w:val="00CF6274"/>
    <w:rsid w:val="00CF6523"/>
    <w:rsid w:val="00CF7016"/>
    <w:rsid w:val="00CF733C"/>
    <w:rsid w:val="00CF7692"/>
    <w:rsid w:val="00D004C5"/>
    <w:rsid w:val="00D00504"/>
    <w:rsid w:val="00D00FBF"/>
    <w:rsid w:val="00D00FD4"/>
    <w:rsid w:val="00D01157"/>
    <w:rsid w:val="00D01258"/>
    <w:rsid w:val="00D015E8"/>
    <w:rsid w:val="00D0161A"/>
    <w:rsid w:val="00D01C1D"/>
    <w:rsid w:val="00D01D8D"/>
    <w:rsid w:val="00D0262F"/>
    <w:rsid w:val="00D028B1"/>
    <w:rsid w:val="00D029EF"/>
    <w:rsid w:val="00D02C1A"/>
    <w:rsid w:val="00D03562"/>
    <w:rsid w:val="00D039E0"/>
    <w:rsid w:val="00D03CDE"/>
    <w:rsid w:val="00D04231"/>
    <w:rsid w:val="00D042F1"/>
    <w:rsid w:val="00D04A32"/>
    <w:rsid w:val="00D04B69"/>
    <w:rsid w:val="00D04BA0"/>
    <w:rsid w:val="00D0512C"/>
    <w:rsid w:val="00D05173"/>
    <w:rsid w:val="00D0523C"/>
    <w:rsid w:val="00D059C6"/>
    <w:rsid w:val="00D05C0B"/>
    <w:rsid w:val="00D065A9"/>
    <w:rsid w:val="00D06871"/>
    <w:rsid w:val="00D06D55"/>
    <w:rsid w:val="00D06E69"/>
    <w:rsid w:val="00D07167"/>
    <w:rsid w:val="00D076DC"/>
    <w:rsid w:val="00D07C89"/>
    <w:rsid w:val="00D07C8D"/>
    <w:rsid w:val="00D07E0F"/>
    <w:rsid w:val="00D07F49"/>
    <w:rsid w:val="00D10188"/>
    <w:rsid w:val="00D102B9"/>
    <w:rsid w:val="00D105B9"/>
    <w:rsid w:val="00D105F0"/>
    <w:rsid w:val="00D106B8"/>
    <w:rsid w:val="00D10750"/>
    <w:rsid w:val="00D107D5"/>
    <w:rsid w:val="00D10887"/>
    <w:rsid w:val="00D10F9D"/>
    <w:rsid w:val="00D1101B"/>
    <w:rsid w:val="00D11165"/>
    <w:rsid w:val="00D11315"/>
    <w:rsid w:val="00D115EF"/>
    <w:rsid w:val="00D11A46"/>
    <w:rsid w:val="00D11C52"/>
    <w:rsid w:val="00D11EAD"/>
    <w:rsid w:val="00D11F05"/>
    <w:rsid w:val="00D11F6E"/>
    <w:rsid w:val="00D123E6"/>
    <w:rsid w:val="00D126C3"/>
    <w:rsid w:val="00D12BB4"/>
    <w:rsid w:val="00D12C09"/>
    <w:rsid w:val="00D12F51"/>
    <w:rsid w:val="00D12F68"/>
    <w:rsid w:val="00D12F80"/>
    <w:rsid w:val="00D12FEF"/>
    <w:rsid w:val="00D134C9"/>
    <w:rsid w:val="00D138B6"/>
    <w:rsid w:val="00D13D1B"/>
    <w:rsid w:val="00D13F78"/>
    <w:rsid w:val="00D1419E"/>
    <w:rsid w:val="00D14253"/>
    <w:rsid w:val="00D14317"/>
    <w:rsid w:val="00D14D3A"/>
    <w:rsid w:val="00D14DA2"/>
    <w:rsid w:val="00D14FBD"/>
    <w:rsid w:val="00D1538E"/>
    <w:rsid w:val="00D159E1"/>
    <w:rsid w:val="00D15B8F"/>
    <w:rsid w:val="00D15E32"/>
    <w:rsid w:val="00D162F6"/>
    <w:rsid w:val="00D16426"/>
    <w:rsid w:val="00D16481"/>
    <w:rsid w:val="00D16629"/>
    <w:rsid w:val="00D168F8"/>
    <w:rsid w:val="00D16985"/>
    <w:rsid w:val="00D16E34"/>
    <w:rsid w:val="00D17249"/>
    <w:rsid w:val="00D178CF"/>
    <w:rsid w:val="00D17B6B"/>
    <w:rsid w:val="00D200DF"/>
    <w:rsid w:val="00D2013E"/>
    <w:rsid w:val="00D2016F"/>
    <w:rsid w:val="00D2065E"/>
    <w:rsid w:val="00D20BD8"/>
    <w:rsid w:val="00D20E90"/>
    <w:rsid w:val="00D215FC"/>
    <w:rsid w:val="00D21634"/>
    <w:rsid w:val="00D21FC2"/>
    <w:rsid w:val="00D22116"/>
    <w:rsid w:val="00D22556"/>
    <w:rsid w:val="00D22CC6"/>
    <w:rsid w:val="00D22D00"/>
    <w:rsid w:val="00D22EAC"/>
    <w:rsid w:val="00D22EE0"/>
    <w:rsid w:val="00D235D4"/>
    <w:rsid w:val="00D23B27"/>
    <w:rsid w:val="00D23D93"/>
    <w:rsid w:val="00D240E1"/>
    <w:rsid w:val="00D242A7"/>
    <w:rsid w:val="00D244EB"/>
    <w:rsid w:val="00D255BE"/>
    <w:rsid w:val="00D2566F"/>
    <w:rsid w:val="00D257AD"/>
    <w:rsid w:val="00D2582F"/>
    <w:rsid w:val="00D25DF1"/>
    <w:rsid w:val="00D2647E"/>
    <w:rsid w:val="00D2665C"/>
    <w:rsid w:val="00D26764"/>
    <w:rsid w:val="00D26C65"/>
    <w:rsid w:val="00D26E16"/>
    <w:rsid w:val="00D26F2F"/>
    <w:rsid w:val="00D27689"/>
    <w:rsid w:val="00D2774F"/>
    <w:rsid w:val="00D2793A"/>
    <w:rsid w:val="00D27BFA"/>
    <w:rsid w:val="00D30156"/>
    <w:rsid w:val="00D30538"/>
    <w:rsid w:val="00D305DB"/>
    <w:rsid w:val="00D30D6F"/>
    <w:rsid w:val="00D31113"/>
    <w:rsid w:val="00D31A9C"/>
    <w:rsid w:val="00D31ABB"/>
    <w:rsid w:val="00D32401"/>
    <w:rsid w:val="00D329EF"/>
    <w:rsid w:val="00D33027"/>
    <w:rsid w:val="00D330BC"/>
    <w:rsid w:val="00D3312D"/>
    <w:rsid w:val="00D334BB"/>
    <w:rsid w:val="00D336C3"/>
    <w:rsid w:val="00D33A1D"/>
    <w:rsid w:val="00D33B8A"/>
    <w:rsid w:val="00D34737"/>
    <w:rsid w:val="00D354F8"/>
    <w:rsid w:val="00D359A3"/>
    <w:rsid w:val="00D359D4"/>
    <w:rsid w:val="00D360AB"/>
    <w:rsid w:val="00D36435"/>
    <w:rsid w:val="00D364D2"/>
    <w:rsid w:val="00D36846"/>
    <w:rsid w:val="00D36853"/>
    <w:rsid w:val="00D36F47"/>
    <w:rsid w:val="00D37A86"/>
    <w:rsid w:val="00D37D8F"/>
    <w:rsid w:val="00D37EF1"/>
    <w:rsid w:val="00D401C4"/>
    <w:rsid w:val="00D40466"/>
    <w:rsid w:val="00D40750"/>
    <w:rsid w:val="00D40979"/>
    <w:rsid w:val="00D409CF"/>
    <w:rsid w:val="00D41196"/>
    <w:rsid w:val="00D4158E"/>
    <w:rsid w:val="00D41AC6"/>
    <w:rsid w:val="00D42294"/>
    <w:rsid w:val="00D424A4"/>
    <w:rsid w:val="00D424A9"/>
    <w:rsid w:val="00D4272C"/>
    <w:rsid w:val="00D4283E"/>
    <w:rsid w:val="00D42D9F"/>
    <w:rsid w:val="00D42DFD"/>
    <w:rsid w:val="00D430B8"/>
    <w:rsid w:val="00D4358C"/>
    <w:rsid w:val="00D43689"/>
    <w:rsid w:val="00D43914"/>
    <w:rsid w:val="00D43BA3"/>
    <w:rsid w:val="00D43C56"/>
    <w:rsid w:val="00D43C7A"/>
    <w:rsid w:val="00D442F8"/>
    <w:rsid w:val="00D44D2D"/>
    <w:rsid w:val="00D44EAA"/>
    <w:rsid w:val="00D44F9C"/>
    <w:rsid w:val="00D45FFD"/>
    <w:rsid w:val="00D46870"/>
    <w:rsid w:val="00D46BB3"/>
    <w:rsid w:val="00D46E0B"/>
    <w:rsid w:val="00D46E8C"/>
    <w:rsid w:val="00D47072"/>
    <w:rsid w:val="00D47098"/>
    <w:rsid w:val="00D478A2"/>
    <w:rsid w:val="00D47BCF"/>
    <w:rsid w:val="00D47D96"/>
    <w:rsid w:val="00D50243"/>
    <w:rsid w:val="00D5027A"/>
    <w:rsid w:val="00D50381"/>
    <w:rsid w:val="00D505D9"/>
    <w:rsid w:val="00D5093C"/>
    <w:rsid w:val="00D50D4B"/>
    <w:rsid w:val="00D5157F"/>
    <w:rsid w:val="00D51716"/>
    <w:rsid w:val="00D523C2"/>
    <w:rsid w:val="00D52496"/>
    <w:rsid w:val="00D528DD"/>
    <w:rsid w:val="00D52994"/>
    <w:rsid w:val="00D52C52"/>
    <w:rsid w:val="00D52C70"/>
    <w:rsid w:val="00D52D6A"/>
    <w:rsid w:val="00D52E5A"/>
    <w:rsid w:val="00D53101"/>
    <w:rsid w:val="00D5320F"/>
    <w:rsid w:val="00D5321F"/>
    <w:rsid w:val="00D53246"/>
    <w:rsid w:val="00D53664"/>
    <w:rsid w:val="00D53726"/>
    <w:rsid w:val="00D54136"/>
    <w:rsid w:val="00D548AA"/>
    <w:rsid w:val="00D54B26"/>
    <w:rsid w:val="00D54C27"/>
    <w:rsid w:val="00D54FC2"/>
    <w:rsid w:val="00D5514C"/>
    <w:rsid w:val="00D5539B"/>
    <w:rsid w:val="00D55811"/>
    <w:rsid w:val="00D55C05"/>
    <w:rsid w:val="00D5610D"/>
    <w:rsid w:val="00D5619F"/>
    <w:rsid w:val="00D565F5"/>
    <w:rsid w:val="00D56650"/>
    <w:rsid w:val="00D566F4"/>
    <w:rsid w:val="00D567C3"/>
    <w:rsid w:val="00D56984"/>
    <w:rsid w:val="00D56ADB"/>
    <w:rsid w:val="00D56CF7"/>
    <w:rsid w:val="00D56D79"/>
    <w:rsid w:val="00D56E1F"/>
    <w:rsid w:val="00D56E41"/>
    <w:rsid w:val="00D56FD7"/>
    <w:rsid w:val="00D57015"/>
    <w:rsid w:val="00D57789"/>
    <w:rsid w:val="00D57ACE"/>
    <w:rsid w:val="00D57C31"/>
    <w:rsid w:val="00D57F67"/>
    <w:rsid w:val="00D57FA0"/>
    <w:rsid w:val="00D60145"/>
    <w:rsid w:val="00D60224"/>
    <w:rsid w:val="00D6037B"/>
    <w:rsid w:val="00D61076"/>
    <w:rsid w:val="00D61266"/>
    <w:rsid w:val="00D616D5"/>
    <w:rsid w:val="00D61C92"/>
    <w:rsid w:val="00D628E5"/>
    <w:rsid w:val="00D62E28"/>
    <w:rsid w:val="00D62E78"/>
    <w:rsid w:val="00D632FA"/>
    <w:rsid w:val="00D635DC"/>
    <w:rsid w:val="00D6365F"/>
    <w:rsid w:val="00D639B5"/>
    <w:rsid w:val="00D63B27"/>
    <w:rsid w:val="00D63EB3"/>
    <w:rsid w:val="00D63F07"/>
    <w:rsid w:val="00D6413B"/>
    <w:rsid w:val="00D64309"/>
    <w:rsid w:val="00D64876"/>
    <w:rsid w:val="00D64AD5"/>
    <w:rsid w:val="00D64DB9"/>
    <w:rsid w:val="00D651F6"/>
    <w:rsid w:val="00D655FD"/>
    <w:rsid w:val="00D65EBC"/>
    <w:rsid w:val="00D65F14"/>
    <w:rsid w:val="00D660B4"/>
    <w:rsid w:val="00D6611D"/>
    <w:rsid w:val="00D6655B"/>
    <w:rsid w:val="00D6660B"/>
    <w:rsid w:val="00D66653"/>
    <w:rsid w:val="00D666DF"/>
    <w:rsid w:val="00D66704"/>
    <w:rsid w:val="00D66868"/>
    <w:rsid w:val="00D66937"/>
    <w:rsid w:val="00D66CA9"/>
    <w:rsid w:val="00D67117"/>
    <w:rsid w:val="00D675AC"/>
    <w:rsid w:val="00D677ED"/>
    <w:rsid w:val="00D67C87"/>
    <w:rsid w:val="00D70417"/>
    <w:rsid w:val="00D705A0"/>
    <w:rsid w:val="00D70A61"/>
    <w:rsid w:val="00D70AD2"/>
    <w:rsid w:val="00D70D45"/>
    <w:rsid w:val="00D7264B"/>
    <w:rsid w:val="00D72FAE"/>
    <w:rsid w:val="00D73444"/>
    <w:rsid w:val="00D736EA"/>
    <w:rsid w:val="00D73710"/>
    <w:rsid w:val="00D737D9"/>
    <w:rsid w:val="00D739B6"/>
    <w:rsid w:val="00D73A65"/>
    <w:rsid w:val="00D73B03"/>
    <w:rsid w:val="00D73B22"/>
    <w:rsid w:val="00D73CE3"/>
    <w:rsid w:val="00D73CF4"/>
    <w:rsid w:val="00D74045"/>
    <w:rsid w:val="00D74463"/>
    <w:rsid w:val="00D745B2"/>
    <w:rsid w:val="00D7486A"/>
    <w:rsid w:val="00D74A65"/>
    <w:rsid w:val="00D74A6E"/>
    <w:rsid w:val="00D74DDE"/>
    <w:rsid w:val="00D74E75"/>
    <w:rsid w:val="00D74EF9"/>
    <w:rsid w:val="00D751FC"/>
    <w:rsid w:val="00D765CC"/>
    <w:rsid w:val="00D765EA"/>
    <w:rsid w:val="00D76A35"/>
    <w:rsid w:val="00D7717B"/>
    <w:rsid w:val="00D771DE"/>
    <w:rsid w:val="00D772A7"/>
    <w:rsid w:val="00D775DF"/>
    <w:rsid w:val="00D77C41"/>
    <w:rsid w:val="00D77D45"/>
    <w:rsid w:val="00D77E60"/>
    <w:rsid w:val="00D80105"/>
    <w:rsid w:val="00D80DB8"/>
    <w:rsid w:val="00D81631"/>
    <w:rsid w:val="00D82598"/>
    <w:rsid w:val="00D82772"/>
    <w:rsid w:val="00D82982"/>
    <w:rsid w:val="00D82A85"/>
    <w:rsid w:val="00D82AB1"/>
    <w:rsid w:val="00D82E77"/>
    <w:rsid w:val="00D836EF"/>
    <w:rsid w:val="00D83B5C"/>
    <w:rsid w:val="00D841BA"/>
    <w:rsid w:val="00D84318"/>
    <w:rsid w:val="00D844F2"/>
    <w:rsid w:val="00D8491C"/>
    <w:rsid w:val="00D84EE5"/>
    <w:rsid w:val="00D85646"/>
    <w:rsid w:val="00D85749"/>
    <w:rsid w:val="00D85D97"/>
    <w:rsid w:val="00D85F51"/>
    <w:rsid w:val="00D86A3B"/>
    <w:rsid w:val="00D86C70"/>
    <w:rsid w:val="00D870D4"/>
    <w:rsid w:val="00D8725A"/>
    <w:rsid w:val="00D87C79"/>
    <w:rsid w:val="00D87F30"/>
    <w:rsid w:val="00D90225"/>
    <w:rsid w:val="00D902A8"/>
    <w:rsid w:val="00D9072F"/>
    <w:rsid w:val="00D90879"/>
    <w:rsid w:val="00D908F9"/>
    <w:rsid w:val="00D90AAE"/>
    <w:rsid w:val="00D91013"/>
    <w:rsid w:val="00D914E0"/>
    <w:rsid w:val="00D914E4"/>
    <w:rsid w:val="00D917C5"/>
    <w:rsid w:val="00D91808"/>
    <w:rsid w:val="00D91F3F"/>
    <w:rsid w:val="00D92065"/>
    <w:rsid w:val="00D9208E"/>
    <w:rsid w:val="00D921F0"/>
    <w:rsid w:val="00D92601"/>
    <w:rsid w:val="00D92A9B"/>
    <w:rsid w:val="00D92DD9"/>
    <w:rsid w:val="00D93053"/>
    <w:rsid w:val="00D9307E"/>
    <w:rsid w:val="00D9334A"/>
    <w:rsid w:val="00D94282"/>
    <w:rsid w:val="00D9442E"/>
    <w:rsid w:val="00D9447F"/>
    <w:rsid w:val="00D944BA"/>
    <w:rsid w:val="00D9480C"/>
    <w:rsid w:val="00D94BBA"/>
    <w:rsid w:val="00D9544B"/>
    <w:rsid w:val="00D95AEE"/>
    <w:rsid w:val="00D95DE8"/>
    <w:rsid w:val="00D960F8"/>
    <w:rsid w:val="00D9616B"/>
    <w:rsid w:val="00D9684E"/>
    <w:rsid w:val="00D96977"/>
    <w:rsid w:val="00D96BD8"/>
    <w:rsid w:val="00D97546"/>
    <w:rsid w:val="00DA0192"/>
    <w:rsid w:val="00DA01F4"/>
    <w:rsid w:val="00DA0649"/>
    <w:rsid w:val="00DA08C7"/>
    <w:rsid w:val="00DA08C8"/>
    <w:rsid w:val="00DA0CD9"/>
    <w:rsid w:val="00DA0F66"/>
    <w:rsid w:val="00DA1169"/>
    <w:rsid w:val="00DA1458"/>
    <w:rsid w:val="00DA15C9"/>
    <w:rsid w:val="00DA197E"/>
    <w:rsid w:val="00DA1CAD"/>
    <w:rsid w:val="00DA2560"/>
    <w:rsid w:val="00DA258E"/>
    <w:rsid w:val="00DA25B8"/>
    <w:rsid w:val="00DA2763"/>
    <w:rsid w:val="00DA28E3"/>
    <w:rsid w:val="00DA2FA8"/>
    <w:rsid w:val="00DA30EA"/>
    <w:rsid w:val="00DA313E"/>
    <w:rsid w:val="00DA32A3"/>
    <w:rsid w:val="00DA3A9C"/>
    <w:rsid w:val="00DA505C"/>
    <w:rsid w:val="00DA517C"/>
    <w:rsid w:val="00DA6041"/>
    <w:rsid w:val="00DA6098"/>
    <w:rsid w:val="00DA69BE"/>
    <w:rsid w:val="00DA6BC8"/>
    <w:rsid w:val="00DA6C33"/>
    <w:rsid w:val="00DA7493"/>
    <w:rsid w:val="00DA7601"/>
    <w:rsid w:val="00DA76F8"/>
    <w:rsid w:val="00DA7803"/>
    <w:rsid w:val="00DA7AB1"/>
    <w:rsid w:val="00DA7D52"/>
    <w:rsid w:val="00DB0073"/>
    <w:rsid w:val="00DB08B3"/>
    <w:rsid w:val="00DB0C22"/>
    <w:rsid w:val="00DB0F79"/>
    <w:rsid w:val="00DB288D"/>
    <w:rsid w:val="00DB2BEE"/>
    <w:rsid w:val="00DB3365"/>
    <w:rsid w:val="00DB3679"/>
    <w:rsid w:val="00DB3BE3"/>
    <w:rsid w:val="00DB3F9C"/>
    <w:rsid w:val="00DB4915"/>
    <w:rsid w:val="00DB49C2"/>
    <w:rsid w:val="00DB4FE7"/>
    <w:rsid w:val="00DB5897"/>
    <w:rsid w:val="00DB5990"/>
    <w:rsid w:val="00DB5A0E"/>
    <w:rsid w:val="00DB5BA9"/>
    <w:rsid w:val="00DB5F1F"/>
    <w:rsid w:val="00DB63CB"/>
    <w:rsid w:val="00DB678F"/>
    <w:rsid w:val="00DB6C0C"/>
    <w:rsid w:val="00DB6C9E"/>
    <w:rsid w:val="00DB6DAE"/>
    <w:rsid w:val="00DB6F53"/>
    <w:rsid w:val="00DB7109"/>
    <w:rsid w:val="00DB74FC"/>
    <w:rsid w:val="00DB75F8"/>
    <w:rsid w:val="00DB780C"/>
    <w:rsid w:val="00DB7BFE"/>
    <w:rsid w:val="00DB7C1B"/>
    <w:rsid w:val="00DB7E6A"/>
    <w:rsid w:val="00DC0396"/>
    <w:rsid w:val="00DC0538"/>
    <w:rsid w:val="00DC0ABF"/>
    <w:rsid w:val="00DC0CAB"/>
    <w:rsid w:val="00DC13E5"/>
    <w:rsid w:val="00DC140D"/>
    <w:rsid w:val="00DC14AF"/>
    <w:rsid w:val="00DC167F"/>
    <w:rsid w:val="00DC176C"/>
    <w:rsid w:val="00DC1B7C"/>
    <w:rsid w:val="00DC1C7E"/>
    <w:rsid w:val="00DC2851"/>
    <w:rsid w:val="00DC28D5"/>
    <w:rsid w:val="00DC30EE"/>
    <w:rsid w:val="00DC3D47"/>
    <w:rsid w:val="00DC3DAA"/>
    <w:rsid w:val="00DC3F46"/>
    <w:rsid w:val="00DC44E1"/>
    <w:rsid w:val="00DC4F94"/>
    <w:rsid w:val="00DC57CF"/>
    <w:rsid w:val="00DC5ACB"/>
    <w:rsid w:val="00DC5D6A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23B"/>
    <w:rsid w:val="00DC73FD"/>
    <w:rsid w:val="00DC7B38"/>
    <w:rsid w:val="00DC7CB0"/>
    <w:rsid w:val="00DC7CFD"/>
    <w:rsid w:val="00DD0BC5"/>
    <w:rsid w:val="00DD110B"/>
    <w:rsid w:val="00DD12A5"/>
    <w:rsid w:val="00DD151E"/>
    <w:rsid w:val="00DD1B20"/>
    <w:rsid w:val="00DD1D6A"/>
    <w:rsid w:val="00DD1E73"/>
    <w:rsid w:val="00DD209B"/>
    <w:rsid w:val="00DD20B1"/>
    <w:rsid w:val="00DD2ECE"/>
    <w:rsid w:val="00DD341C"/>
    <w:rsid w:val="00DD38A6"/>
    <w:rsid w:val="00DD3960"/>
    <w:rsid w:val="00DD3A3D"/>
    <w:rsid w:val="00DD3B29"/>
    <w:rsid w:val="00DD3DBE"/>
    <w:rsid w:val="00DD3EFF"/>
    <w:rsid w:val="00DD4792"/>
    <w:rsid w:val="00DD479C"/>
    <w:rsid w:val="00DD4B9E"/>
    <w:rsid w:val="00DD4C66"/>
    <w:rsid w:val="00DD4EFD"/>
    <w:rsid w:val="00DD631E"/>
    <w:rsid w:val="00DD63D4"/>
    <w:rsid w:val="00DD6696"/>
    <w:rsid w:val="00DD685D"/>
    <w:rsid w:val="00DD6BBC"/>
    <w:rsid w:val="00DD6EF1"/>
    <w:rsid w:val="00DD70FE"/>
    <w:rsid w:val="00DD716B"/>
    <w:rsid w:val="00DD71F7"/>
    <w:rsid w:val="00DD73AD"/>
    <w:rsid w:val="00DD76A1"/>
    <w:rsid w:val="00DD7711"/>
    <w:rsid w:val="00DD7F8A"/>
    <w:rsid w:val="00DE00C4"/>
    <w:rsid w:val="00DE00E2"/>
    <w:rsid w:val="00DE0192"/>
    <w:rsid w:val="00DE02FC"/>
    <w:rsid w:val="00DE031C"/>
    <w:rsid w:val="00DE053D"/>
    <w:rsid w:val="00DE0544"/>
    <w:rsid w:val="00DE0822"/>
    <w:rsid w:val="00DE0970"/>
    <w:rsid w:val="00DE0CC0"/>
    <w:rsid w:val="00DE0DB1"/>
    <w:rsid w:val="00DE0FC7"/>
    <w:rsid w:val="00DE1375"/>
    <w:rsid w:val="00DE1A5C"/>
    <w:rsid w:val="00DE1E55"/>
    <w:rsid w:val="00DE2EB7"/>
    <w:rsid w:val="00DE30FE"/>
    <w:rsid w:val="00DE34D1"/>
    <w:rsid w:val="00DE35DA"/>
    <w:rsid w:val="00DE369D"/>
    <w:rsid w:val="00DE3ECC"/>
    <w:rsid w:val="00DE423D"/>
    <w:rsid w:val="00DE44CC"/>
    <w:rsid w:val="00DE46CE"/>
    <w:rsid w:val="00DE481D"/>
    <w:rsid w:val="00DE4A11"/>
    <w:rsid w:val="00DE4E30"/>
    <w:rsid w:val="00DE4EAD"/>
    <w:rsid w:val="00DE4FE1"/>
    <w:rsid w:val="00DE50CD"/>
    <w:rsid w:val="00DE5316"/>
    <w:rsid w:val="00DE5535"/>
    <w:rsid w:val="00DE55B1"/>
    <w:rsid w:val="00DE5948"/>
    <w:rsid w:val="00DE594B"/>
    <w:rsid w:val="00DE59A9"/>
    <w:rsid w:val="00DE5B1D"/>
    <w:rsid w:val="00DE5CB1"/>
    <w:rsid w:val="00DE61A3"/>
    <w:rsid w:val="00DE61AD"/>
    <w:rsid w:val="00DE664A"/>
    <w:rsid w:val="00DE7275"/>
    <w:rsid w:val="00DE7940"/>
    <w:rsid w:val="00DE7991"/>
    <w:rsid w:val="00DE7D5C"/>
    <w:rsid w:val="00DE7E5D"/>
    <w:rsid w:val="00DF012A"/>
    <w:rsid w:val="00DF0298"/>
    <w:rsid w:val="00DF04A8"/>
    <w:rsid w:val="00DF052C"/>
    <w:rsid w:val="00DF0FB1"/>
    <w:rsid w:val="00DF10E0"/>
    <w:rsid w:val="00DF13FB"/>
    <w:rsid w:val="00DF141D"/>
    <w:rsid w:val="00DF184F"/>
    <w:rsid w:val="00DF1A9F"/>
    <w:rsid w:val="00DF1BCC"/>
    <w:rsid w:val="00DF1C44"/>
    <w:rsid w:val="00DF1DEC"/>
    <w:rsid w:val="00DF1F7A"/>
    <w:rsid w:val="00DF1FCF"/>
    <w:rsid w:val="00DF219C"/>
    <w:rsid w:val="00DF2633"/>
    <w:rsid w:val="00DF26E3"/>
    <w:rsid w:val="00DF27B5"/>
    <w:rsid w:val="00DF295D"/>
    <w:rsid w:val="00DF2C1A"/>
    <w:rsid w:val="00DF3228"/>
    <w:rsid w:val="00DF342B"/>
    <w:rsid w:val="00DF34EE"/>
    <w:rsid w:val="00DF3577"/>
    <w:rsid w:val="00DF39AF"/>
    <w:rsid w:val="00DF3ACA"/>
    <w:rsid w:val="00DF3B5A"/>
    <w:rsid w:val="00DF4165"/>
    <w:rsid w:val="00DF43A8"/>
    <w:rsid w:val="00DF49F4"/>
    <w:rsid w:val="00DF4DE6"/>
    <w:rsid w:val="00DF50CA"/>
    <w:rsid w:val="00DF5380"/>
    <w:rsid w:val="00DF58C4"/>
    <w:rsid w:val="00DF5A95"/>
    <w:rsid w:val="00DF5F60"/>
    <w:rsid w:val="00DF5FFF"/>
    <w:rsid w:val="00DF6170"/>
    <w:rsid w:val="00DF63AC"/>
    <w:rsid w:val="00DF66C3"/>
    <w:rsid w:val="00DF698D"/>
    <w:rsid w:val="00DF6A55"/>
    <w:rsid w:val="00DF7054"/>
    <w:rsid w:val="00DF7116"/>
    <w:rsid w:val="00DF77B4"/>
    <w:rsid w:val="00E0019D"/>
    <w:rsid w:val="00E0030C"/>
    <w:rsid w:val="00E00310"/>
    <w:rsid w:val="00E00496"/>
    <w:rsid w:val="00E01582"/>
    <w:rsid w:val="00E016BB"/>
    <w:rsid w:val="00E01912"/>
    <w:rsid w:val="00E01BDB"/>
    <w:rsid w:val="00E01CD4"/>
    <w:rsid w:val="00E026D5"/>
    <w:rsid w:val="00E02881"/>
    <w:rsid w:val="00E02BD0"/>
    <w:rsid w:val="00E02C59"/>
    <w:rsid w:val="00E02E86"/>
    <w:rsid w:val="00E02FDD"/>
    <w:rsid w:val="00E03202"/>
    <w:rsid w:val="00E038E6"/>
    <w:rsid w:val="00E03F74"/>
    <w:rsid w:val="00E043F6"/>
    <w:rsid w:val="00E04917"/>
    <w:rsid w:val="00E04A74"/>
    <w:rsid w:val="00E050C9"/>
    <w:rsid w:val="00E05583"/>
    <w:rsid w:val="00E05886"/>
    <w:rsid w:val="00E05913"/>
    <w:rsid w:val="00E05D44"/>
    <w:rsid w:val="00E05E72"/>
    <w:rsid w:val="00E05F33"/>
    <w:rsid w:val="00E06360"/>
    <w:rsid w:val="00E064ED"/>
    <w:rsid w:val="00E067F0"/>
    <w:rsid w:val="00E06845"/>
    <w:rsid w:val="00E0684F"/>
    <w:rsid w:val="00E06AF1"/>
    <w:rsid w:val="00E06DB4"/>
    <w:rsid w:val="00E06DC5"/>
    <w:rsid w:val="00E06E3F"/>
    <w:rsid w:val="00E0712A"/>
    <w:rsid w:val="00E077B0"/>
    <w:rsid w:val="00E07877"/>
    <w:rsid w:val="00E10239"/>
    <w:rsid w:val="00E10442"/>
    <w:rsid w:val="00E10532"/>
    <w:rsid w:val="00E10D52"/>
    <w:rsid w:val="00E10D7A"/>
    <w:rsid w:val="00E10FAE"/>
    <w:rsid w:val="00E110D0"/>
    <w:rsid w:val="00E11944"/>
    <w:rsid w:val="00E11AFE"/>
    <w:rsid w:val="00E11D7A"/>
    <w:rsid w:val="00E11DBA"/>
    <w:rsid w:val="00E12138"/>
    <w:rsid w:val="00E1233C"/>
    <w:rsid w:val="00E123B7"/>
    <w:rsid w:val="00E12C1C"/>
    <w:rsid w:val="00E12C1D"/>
    <w:rsid w:val="00E12DD1"/>
    <w:rsid w:val="00E13856"/>
    <w:rsid w:val="00E138E2"/>
    <w:rsid w:val="00E139AA"/>
    <w:rsid w:val="00E139EE"/>
    <w:rsid w:val="00E13D43"/>
    <w:rsid w:val="00E13D94"/>
    <w:rsid w:val="00E13FF7"/>
    <w:rsid w:val="00E14AC2"/>
    <w:rsid w:val="00E14B61"/>
    <w:rsid w:val="00E14D6E"/>
    <w:rsid w:val="00E14DBC"/>
    <w:rsid w:val="00E14E8E"/>
    <w:rsid w:val="00E1507D"/>
    <w:rsid w:val="00E15197"/>
    <w:rsid w:val="00E15378"/>
    <w:rsid w:val="00E157C5"/>
    <w:rsid w:val="00E16292"/>
    <w:rsid w:val="00E164AC"/>
    <w:rsid w:val="00E16B54"/>
    <w:rsid w:val="00E170F8"/>
    <w:rsid w:val="00E1727D"/>
    <w:rsid w:val="00E17467"/>
    <w:rsid w:val="00E17B42"/>
    <w:rsid w:val="00E17C29"/>
    <w:rsid w:val="00E17ED9"/>
    <w:rsid w:val="00E200E1"/>
    <w:rsid w:val="00E203C5"/>
    <w:rsid w:val="00E20431"/>
    <w:rsid w:val="00E209D8"/>
    <w:rsid w:val="00E210B3"/>
    <w:rsid w:val="00E210CB"/>
    <w:rsid w:val="00E2112B"/>
    <w:rsid w:val="00E2162C"/>
    <w:rsid w:val="00E21C08"/>
    <w:rsid w:val="00E22CC5"/>
    <w:rsid w:val="00E22D8D"/>
    <w:rsid w:val="00E2334F"/>
    <w:rsid w:val="00E23718"/>
    <w:rsid w:val="00E24603"/>
    <w:rsid w:val="00E246B5"/>
    <w:rsid w:val="00E24730"/>
    <w:rsid w:val="00E2486E"/>
    <w:rsid w:val="00E248B0"/>
    <w:rsid w:val="00E24B52"/>
    <w:rsid w:val="00E2563E"/>
    <w:rsid w:val="00E25A4B"/>
    <w:rsid w:val="00E26017"/>
    <w:rsid w:val="00E26224"/>
    <w:rsid w:val="00E26565"/>
    <w:rsid w:val="00E266D5"/>
    <w:rsid w:val="00E267E7"/>
    <w:rsid w:val="00E268C3"/>
    <w:rsid w:val="00E26958"/>
    <w:rsid w:val="00E26973"/>
    <w:rsid w:val="00E26CC9"/>
    <w:rsid w:val="00E26CD2"/>
    <w:rsid w:val="00E26E35"/>
    <w:rsid w:val="00E272DE"/>
    <w:rsid w:val="00E277A7"/>
    <w:rsid w:val="00E27A83"/>
    <w:rsid w:val="00E27C86"/>
    <w:rsid w:val="00E27DF2"/>
    <w:rsid w:val="00E27E02"/>
    <w:rsid w:val="00E27EB0"/>
    <w:rsid w:val="00E300A7"/>
    <w:rsid w:val="00E3071B"/>
    <w:rsid w:val="00E30B72"/>
    <w:rsid w:val="00E3100C"/>
    <w:rsid w:val="00E31739"/>
    <w:rsid w:val="00E31984"/>
    <w:rsid w:val="00E319EF"/>
    <w:rsid w:val="00E31AC8"/>
    <w:rsid w:val="00E31B04"/>
    <w:rsid w:val="00E31C66"/>
    <w:rsid w:val="00E3269F"/>
    <w:rsid w:val="00E329AC"/>
    <w:rsid w:val="00E32CC7"/>
    <w:rsid w:val="00E32DD0"/>
    <w:rsid w:val="00E336AD"/>
    <w:rsid w:val="00E33881"/>
    <w:rsid w:val="00E339EC"/>
    <w:rsid w:val="00E33E57"/>
    <w:rsid w:val="00E34412"/>
    <w:rsid w:val="00E3487E"/>
    <w:rsid w:val="00E3489E"/>
    <w:rsid w:val="00E3514F"/>
    <w:rsid w:val="00E35690"/>
    <w:rsid w:val="00E35E20"/>
    <w:rsid w:val="00E35F3D"/>
    <w:rsid w:val="00E36622"/>
    <w:rsid w:val="00E36A47"/>
    <w:rsid w:val="00E37111"/>
    <w:rsid w:val="00E371A9"/>
    <w:rsid w:val="00E37560"/>
    <w:rsid w:val="00E376AD"/>
    <w:rsid w:val="00E377A7"/>
    <w:rsid w:val="00E37938"/>
    <w:rsid w:val="00E3795E"/>
    <w:rsid w:val="00E37A95"/>
    <w:rsid w:val="00E37DFC"/>
    <w:rsid w:val="00E404D3"/>
    <w:rsid w:val="00E40792"/>
    <w:rsid w:val="00E408C6"/>
    <w:rsid w:val="00E40CB7"/>
    <w:rsid w:val="00E4119D"/>
    <w:rsid w:val="00E41795"/>
    <w:rsid w:val="00E418E4"/>
    <w:rsid w:val="00E421AE"/>
    <w:rsid w:val="00E42459"/>
    <w:rsid w:val="00E436C8"/>
    <w:rsid w:val="00E4386B"/>
    <w:rsid w:val="00E43982"/>
    <w:rsid w:val="00E439CA"/>
    <w:rsid w:val="00E43D98"/>
    <w:rsid w:val="00E442D0"/>
    <w:rsid w:val="00E443A5"/>
    <w:rsid w:val="00E444EE"/>
    <w:rsid w:val="00E44AC6"/>
    <w:rsid w:val="00E44ACB"/>
    <w:rsid w:val="00E44F47"/>
    <w:rsid w:val="00E44F76"/>
    <w:rsid w:val="00E45381"/>
    <w:rsid w:val="00E459B0"/>
    <w:rsid w:val="00E459DB"/>
    <w:rsid w:val="00E45F7C"/>
    <w:rsid w:val="00E46BD8"/>
    <w:rsid w:val="00E47746"/>
    <w:rsid w:val="00E47A95"/>
    <w:rsid w:val="00E47DF8"/>
    <w:rsid w:val="00E50027"/>
    <w:rsid w:val="00E500B0"/>
    <w:rsid w:val="00E502C5"/>
    <w:rsid w:val="00E5032B"/>
    <w:rsid w:val="00E50668"/>
    <w:rsid w:val="00E509E8"/>
    <w:rsid w:val="00E50BB3"/>
    <w:rsid w:val="00E50F1B"/>
    <w:rsid w:val="00E512D3"/>
    <w:rsid w:val="00E51C1B"/>
    <w:rsid w:val="00E51E3C"/>
    <w:rsid w:val="00E5226B"/>
    <w:rsid w:val="00E524A4"/>
    <w:rsid w:val="00E52561"/>
    <w:rsid w:val="00E52AC9"/>
    <w:rsid w:val="00E52BCD"/>
    <w:rsid w:val="00E52CE3"/>
    <w:rsid w:val="00E53343"/>
    <w:rsid w:val="00E53802"/>
    <w:rsid w:val="00E53935"/>
    <w:rsid w:val="00E53D18"/>
    <w:rsid w:val="00E53DAB"/>
    <w:rsid w:val="00E53EAD"/>
    <w:rsid w:val="00E540BE"/>
    <w:rsid w:val="00E54170"/>
    <w:rsid w:val="00E543AF"/>
    <w:rsid w:val="00E54765"/>
    <w:rsid w:val="00E547B6"/>
    <w:rsid w:val="00E547BB"/>
    <w:rsid w:val="00E54856"/>
    <w:rsid w:val="00E548B9"/>
    <w:rsid w:val="00E548D0"/>
    <w:rsid w:val="00E54DEB"/>
    <w:rsid w:val="00E5551E"/>
    <w:rsid w:val="00E55719"/>
    <w:rsid w:val="00E5589D"/>
    <w:rsid w:val="00E55ADA"/>
    <w:rsid w:val="00E56076"/>
    <w:rsid w:val="00E564C0"/>
    <w:rsid w:val="00E566BD"/>
    <w:rsid w:val="00E56D35"/>
    <w:rsid w:val="00E57787"/>
    <w:rsid w:val="00E60115"/>
    <w:rsid w:val="00E602F8"/>
    <w:rsid w:val="00E604AD"/>
    <w:rsid w:val="00E604FC"/>
    <w:rsid w:val="00E6083F"/>
    <w:rsid w:val="00E60889"/>
    <w:rsid w:val="00E6090B"/>
    <w:rsid w:val="00E60BED"/>
    <w:rsid w:val="00E60E0E"/>
    <w:rsid w:val="00E6107C"/>
    <w:rsid w:val="00E61DE2"/>
    <w:rsid w:val="00E61E02"/>
    <w:rsid w:val="00E61F60"/>
    <w:rsid w:val="00E62632"/>
    <w:rsid w:val="00E6277C"/>
    <w:rsid w:val="00E627C0"/>
    <w:rsid w:val="00E6299B"/>
    <w:rsid w:val="00E62A27"/>
    <w:rsid w:val="00E62AAC"/>
    <w:rsid w:val="00E62ACB"/>
    <w:rsid w:val="00E63383"/>
    <w:rsid w:val="00E63400"/>
    <w:rsid w:val="00E63589"/>
    <w:rsid w:val="00E63D0E"/>
    <w:rsid w:val="00E6484A"/>
    <w:rsid w:val="00E6512F"/>
    <w:rsid w:val="00E653B8"/>
    <w:rsid w:val="00E65CA0"/>
    <w:rsid w:val="00E65D8D"/>
    <w:rsid w:val="00E65DE0"/>
    <w:rsid w:val="00E65F9E"/>
    <w:rsid w:val="00E662CD"/>
    <w:rsid w:val="00E66AF4"/>
    <w:rsid w:val="00E66E6E"/>
    <w:rsid w:val="00E66EE5"/>
    <w:rsid w:val="00E66FF7"/>
    <w:rsid w:val="00E6702F"/>
    <w:rsid w:val="00E675AA"/>
    <w:rsid w:val="00E6792F"/>
    <w:rsid w:val="00E67BBB"/>
    <w:rsid w:val="00E7089C"/>
    <w:rsid w:val="00E70B53"/>
    <w:rsid w:val="00E70F9E"/>
    <w:rsid w:val="00E71521"/>
    <w:rsid w:val="00E717E3"/>
    <w:rsid w:val="00E7187B"/>
    <w:rsid w:val="00E71B56"/>
    <w:rsid w:val="00E71CC2"/>
    <w:rsid w:val="00E71D3D"/>
    <w:rsid w:val="00E7211C"/>
    <w:rsid w:val="00E72B2C"/>
    <w:rsid w:val="00E72BBD"/>
    <w:rsid w:val="00E72BFD"/>
    <w:rsid w:val="00E7305A"/>
    <w:rsid w:val="00E733C2"/>
    <w:rsid w:val="00E734E4"/>
    <w:rsid w:val="00E73849"/>
    <w:rsid w:val="00E73950"/>
    <w:rsid w:val="00E73E89"/>
    <w:rsid w:val="00E74630"/>
    <w:rsid w:val="00E7463C"/>
    <w:rsid w:val="00E74787"/>
    <w:rsid w:val="00E74B38"/>
    <w:rsid w:val="00E75699"/>
    <w:rsid w:val="00E75995"/>
    <w:rsid w:val="00E75DBC"/>
    <w:rsid w:val="00E76300"/>
    <w:rsid w:val="00E7643C"/>
    <w:rsid w:val="00E76494"/>
    <w:rsid w:val="00E76944"/>
    <w:rsid w:val="00E76AC9"/>
    <w:rsid w:val="00E76C09"/>
    <w:rsid w:val="00E77215"/>
    <w:rsid w:val="00E7789F"/>
    <w:rsid w:val="00E77AD0"/>
    <w:rsid w:val="00E77E45"/>
    <w:rsid w:val="00E801B8"/>
    <w:rsid w:val="00E807BF"/>
    <w:rsid w:val="00E80865"/>
    <w:rsid w:val="00E80874"/>
    <w:rsid w:val="00E809EC"/>
    <w:rsid w:val="00E80BD2"/>
    <w:rsid w:val="00E80F95"/>
    <w:rsid w:val="00E81036"/>
    <w:rsid w:val="00E810F0"/>
    <w:rsid w:val="00E8119A"/>
    <w:rsid w:val="00E81312"/>
    <w:rsid w:val="00E81440"/>
    <w:rsid w:val="00E8159C"/>
    <w:rsid w:val="00E8186B"/>
    <w:rsid w:val="00E818E7"/>
    <w:rsid w:val="00E81972"/>
    <w:rsid w:val="00E81BA1"/>
    <w:rsid w:val="00E8204E"/>
    <w:rsid w:val="00E820BB"/>
    <w:rsid w:val="00E82B4B"/>
    <w:rsid w:val="00E8308F"/>
    <w:rsid w:val="00E83242"/>
    <w:rsid w:val="00E83271"/>
    <w:rsid w:val="00E832D3"/>
    <w:rsid w:val="00E83391"/>
    <w:rsid w:val="00E834E8"/>
    <w:rsid w:val="00E8353C"/>
    <w:rsid w:val="00E8365A"/>
    <w:rsid w:val="00E8392C"/>
    <w:rsid w:val="00E839CB"/>
    <w:rsid w:val="00E839D9"/>
    <w:rsid w:val="00E83C06"/>
    <w:rsid w:val="00E848B0"/>
    <w:rsid w:val="00E8490B"/>
    <w:rsid w:val="00E84D35"/>
    <w:rsid w:val="00E85198"/>
    <w:rsid w:val="00E85A89"/>
    <w:rsid w:val="00E86796"/>
    <w:rsid w:val="00E867C3"/>
    <w:rsid w:val="00E871A8"/>
    <w:rsid w:val="00E87BED"/>
    <w:rsid w:val="00E87CC0"/>
    <w:rsid w:val="00E87EF3"/>
    <w:rsid w:val="00E90059"/>
    <w:rsid w:val="00E90195"/>
    <w:rsid w:val="00E9097D"/>
    <w:rsid w:val="00E91A73"/>
    <w:rsid w:val="00E921AC"/>
    <w:rsid w:val="00E922ED"/>
    <w:rsid w:val="00E9242B"/>
    <w:rsid w:val="00E9255B"/>
    <w:rsid w:val="00E92809"/>
    <w:rsid w:val="00E92AA6"/>
    <w:rsid w:val="00E92DB1"/>
    <w:rsid w:val="00E92F07"/>
    <w:rsid w:val="00E93DA9"/>
    <w:rsid w:val="00E93DB3"/>
    <w:rsid w:val="00E940F4"/>
    <w:rsid w:val="00E944DB"/>
    <w:rsid w:val="00E948C8"/>
    <w:rsid w:val="00E94C8A"/>
    <w:rsid w:val="00E9520B"/>
    <w:rsid w:val="00E952EC"/>
    <w:rsid w:val="00E95636"/>
    <w:rsid w:val="00E95E0E"/>
    <w:rsid w:val="00E9620C"/>
    <w:rsid w:val="00E96719"/>
    <w:rsid w:val="00E97716"/>
    <w:rsid w:val="00E97CE7"/>
    <w:rsid w:val="00EA02B0"/>
    <w:rsid w:val="00EA0417"/>
    <w:rsid w:val="00EA0CB7"/>
    <w:rsid w:val="00EA0D89"/>
    <w:rsid w:val="00EA11B4"/>
    <w:rsid w:val="00EA160C"/>
    <w:rsid w:val="00EA177D"/>
    <w:rsid w:val="00EA1C75"/>
    <w:rsid w:val="00EA1DDE"/>
    <w:rsid w:val="00EA2491"/>
    <w:rsid w:val="00EA2608"/>
    <w:rsid w:val="00EA2A08"/>
    <w:rsid w:val="00EA2C1E"/>
    <w:rsid w:val="00EA2C76"/>
    <w:rsid w:val="00EA2E6E"/>
    <w:rsid w:val="00EA2EC4"/>
    <w:rsid w:val="00EA31BC"/>
    <w:rsid w:val="00EA35F6"/>
    <w:rsid w:val="00EA43F4"/>
    <w:rsid w:val="00EA4BC3"/>
    <w:rsid w:val="00EA4D6E"/>
    <w:rsid w:val="00EA5099"/>
    <w:rsid w:val="00EA52A3"/>
    <w:rsid w:val="00EA52A9"/>
    <w:rsid w:val="00EA5634"/>
    <w:rsid w:val="00EA5EB3"/>
    <w:rsid w:val="00EA5EBF"/>
    <w:rsid w:val="00EA5F22"/>
    <w:rsid w:val="00EA7336"/>
    <w:rsid w:val="00EA75E6"/>
    <w:rsid w:val="00EA7946"/>
    <w:rsid w:val="00EA7A38"/>
    <w:rsid w:val="00EA7CE4"/>
    <w:rsid w:val="00EA7EBA"/>
    <w:rsid w:val="00EA7F45"/>
    <w:rsid w:val="00EB019E"/>
    <w:rsid w:val="00EB08F6"/>
    <w:rsid w:val="00EB13E3"/>
    <w:rsid w:val="00EB15E2"/>
    <w:rsid w:val="00EB1AD6"/>
    <w:rsid w:val="00EB1B6F"/>
    <w:rsid w:val="00EB1F70"/>
    <w:rsid w:val="00EB2392"/>
    <w:rsid w:val="00EB255C"/>
    <w:rsid w:val="00EB2AA5"/>
    <w:rsid w:val="00EB2D2F"/>
    <w:rsid w:val="00EB3272"/>
    <w:rsid w:val="00EB32B8"/>
    <w:rsid w:val="00EB3344"/>
    <w:rsid w:val="00EB33EC"/>
    <w:rsid w:val="00EB3626"/>
    <w:rsid w:val="00EB3BEF"/>
    <w:rsid w:val="00EB3E0B"/>
    <w:rsid w:val="00EB41EB"/>
    <w:rsid w:val="00EB43E1"/>
    <w:rsid w:val="00EB453B"/>
    <w:rsid w:val="00EB4684"/>
    <w:rsid w:val="00EB48AB"/>
    <w:rsid w:val="00EB48EA"/>
    <w:rsid w:val="00EB4F07"/>
    <w:rsid w:val="00EB58A1"/>
    <w:rsid w:val="00EB5B1B"/>
    <w:rsid w:val="00EB5CE2"/>
    <w:rsid w:val="00EB6658"/>
    <w:rsid w:val="00EB67F3"/>
    <w:rsid w:val="00EB7203"/>
    <w:rsid w:val="00EB75FA"/>
    <w:rsid w:val="00EB7699"/>
    <w:rsid w:val="00EB780C"/>
    <w:rsid w:val="00EB79C1"/>
    <w:rsid w:val="00EB7DE1"/>
    <w:rsid w:val="00EC00C2"/>
    <w:rsid w:val="00EC08C5"/>
    <w:rsid w:val="00EC0971"/>
    <w:rsid w:val="00EC0A9C"/>
    <w:rsid w:val="00EC0EA9"/>
    <w:rsid w:val="00EC11DA"/>
    <w:rsid w:val="00EC1767"/>
    <w:rsid w:val="00EC17B9"/>
    <w:rsid w:val="00EC19B9"/>
    <w:rsid w:val="00EC1AD2"/>
    <w:rsid w:val="00EC1BBD"/>
    <w:rsid w:val="00EC21ED"/>
    <w:rsid w:val="00EC28E8"/>
    <w:rsid w:val="00EC2957"/>
    <w:rsid w:val="00EC2EE0"/>
    <w:rsid w:val="00EC357C"/>
    <w:rsid w:val="00EC3655"/>
    <w:rsid w:val="00EC3A23"/>
    <w:rsid w:val="00EC3CE3"/>
    <w:rsid w:val="00EC3FE3"/>
    <w:rsid w:val="00EC45F5"/>
    <w:rsid w:val="00EC461E"/>
    <w:rsid w:val="00EC4905"/>
    <w:rsid w:val="00EC4C8E"/>
    <w:rsid w:val="00EC4FCC"/>
    <w:rsid w:val="00EC5339"/>
    <w:rsid w:val="00EC5447"/>
    <w:rsid w:val="00EC5756"/>
    <w:rsid w:val="00EC5E09"/>
    <w:rsid w:val="00EC64C4"/>
    <w:rsid w:val="00EC6C17"/>
    <w:rsid w:val="00EC7155"/>
    <w:rsid w:val="00EC73D9"/>
    <w:rsid w:val="00EC743F"/>
    <w:rsid w:val="00EC766E"/>
    <w:rsid w:val="00EC77E9"/>
    <w:rsid w:val="00EC7A30"/>
    <w:rsid w:val="00ED036F"/>
    <w:rsid w:val="00ED050B"/>
    <w:rsid w:val="00ED051D"/>
    <w:rsid w:val="00ED053B"/>
    <w:rsid w:val="00ED06B3"/>
    <w:rsid w:val="00ED08B1"/>
    <w:rsid w:val="00ED0ED7"/>
    <w:rsid w:val="00ED0EEF"/>
    <w:rsid w:val="00ED0F9D"/>
    <w:rsid w:val="00ED1069"/>
    <w:rsid w:val="00ED1ABC"/>
    <w:rsid w:val="00ED1BBE"/>
    <w:rsid w:val="00ED1C4D"/>
    <w:rsid w:val="00ED2253"/>
    <w:rsid w:val="00ED22AC"/>
    <w:rsid w:val="00ED2443"/>
    <w:rsid w:val="00ED2613"/>
    <w:rsid w:val="00ED26FA"/>
    <w:rsid w:val="00ED2B2A"/>
    <w:rsid w:val="00ED2BE3"/>
    <w:rsid w:val="00ED2C4F"/>
    <w:rsid w:val="00ED32C4"/>
    <w:rsid w:val="00ED3A64"/>
    <w:rsid w:val="00ED4138"/>
    <w:rsid w:val="00ED427D"/>
    <w:rsid w:val="00ED4498"/>
    <w:rsid w:val="00ED475E"/>
    <w:rsid w:val="00ED4A21"/>
    <w:rsid w:val="00ED4A8D"/>
    <w:rsid w:val="00ED512A"/>
    <w:rsid w:val="00ED57FD"/>
    <w:rsid w:val="00ED581C"/>
    <w:rsid w:val="00ED598A"/>
    <w:rsid w:val="00ED5C02"/>
    <w:rsid w:val="00ED5C74"/>
    <w:rsid w:val="00ED5DE7"/>
    <w:rsid w:val="00ED6541"/>
    <w:rsid w:val="00ED6949"/>
    <w:rsid w:val="00ED6997"/>
    <w:rsid w:val="00ED6A3D"/>
    <w:rsid w:val="00ED6DC5"/>
    <w:rsid w:val="00ED7180"/>
    <w:rsid w:val="00ED7401"/>
    <w:rsid w:val="00ED7508"/>
    <w:rsid w:val="00ED7648"/>
    <w:rsid w:val="00ED7A83"/>
    <w:rsid w:val="00ED7B64"/>
    <w:rsid w:val="00ED7C36"/>
    <w:rsid w:val="00EE0326"/>
    <w:rsid w:val="00EE03BD"/>
    <w:rsid w:val="00EE04DE"/>
    <w:rsid w:val="00EE06FA"/>
    <w:rsid w:val="00EE08D8"/>
    <w:rsid w:val="00EE09DB"/>
    <w:rsid w:val="00EE0ED0"/>
    <w:rsid w:val="00EE1137"/>
    <w:rsid w:val="00EE1405"/>
    <w:rsid w:val="00EE15BD"/>
    <w:rsid w:val="00EE18DF"/>
    <w:rsid w:val="00EE1B68"/>
    <w:rsid w:val="00EE1C8B"/>
    <w:rsid w:val="00EE1DF3"/>
    <w:rsid w:val="00EE1F73"/>
    <w:rsid w:val="00EE1FBD"/>
    <w:rsid w:val="00EE2224"/>
    <w:rsid w:val="00EE22AC"/>
    <w:rsid w:val="00EE232C"/>
    <w:rsid w:val="00EE2597"/>
    <w:rsid w:val="00EE2797"/>
    <w:rsid w:val="00EE294E"/>
    <w:rsid w:val="00EE2B82"/>
    <w:rsid w:val="00EE2CED"/>
    <w:rsid w:val="00EE2F90"/>
    <w:rsid w:val="00EE31BC"/>
    <w:rsid w:val="00EE34ED"/>
    <w:rsid w:val="00EE3CFE"/>
    <w:rsid w:val="00EE3D20"/>
    <w:rsid w:val="00EE3F3D"/>
    <w:rsid w:val="00EE4628"/>
    <w:rsid w:val="00EE4848"/>
    <w:rsid w:val="00EE48D0"/>
    <w:rsid w:val="00EE57DA"/>
    <w:rsid w:val="00EE5999"/>
    <w:rsid w:val="00EE5B79"/>
    <w:rsid w:val="00EE5B91"/>
    <w:rsid w:val="00EE6043"/>
    <w:rsid w:val="00EE6234"/>
    <w:rsid w:val="00EE6238"/>
    <w:rsid w:val="00EE71B3"/>
    <w:rsid w:val="00EE79E1"/>
    <w:rsid w:val="00EE7B94"/>
    <w:rsid w:val="00EE7FF4"/>
    <w:rsid w:val="00EF003E"/>
    <w:rsid w:val="00EF009D"/>
    <w:rsid w:val="00EF0595"/>
    <w:rsid w:val="00EF0A4F"/>
    <w:rsid w:val="00EF0E8B"/>
    <w:rsid w:val="00EF11CD"/>
    <w:rsid w:val="00EF1466"/>
    <w:rsid w:val="00EF16B8"/>
    <w:rsid w:val="00EF2194"/>
    <w:rsid w:val="00EF2224"/>
    <w:rsid w:val="00EF224D"/>
    <w:rsid w:val="00EF2BCF"/>
    <w:rsid w:val="00EF2CEE"/>
    <w:rsid w:val="00EF32D3"/>
    <w:rsid w:val="00EF333C"/>
    <w:rsid w:val="00EF37CB"/>
    <w:rsid w:val="00EF39B4"/>
    <w:rsid w:val="00EF3E22"/>
    <w:rsid w:val="00EF419F"/>
    <w:rsid w:val="00EF43BB"/>
    <w:rsid w:val="00EF452E"/>
    <w:rsid w:val="00EF4CF4"/>
    <w:rsid w:val="00EF564B"/>
    <w:rsid w:val="00EF573C"/>
    <w:rsid w:val="00EF579C"/>
    <w:rsid w:val="00EF5E05"/>
    <w:rsid w:val="00EF5E07"/>
    <w:rsid w:val="00EF6213"/>
    <w:rsid w:val="00EF6622"/>
    <w:rsid w:val="00EF6C27"/>
    <w:rsid w:val="00EF6D8C"/>
    <w:rsid w:val="00EF6D9A"/>
    <w:rsid w:val="00EF6F2A"/>
    <w:rsid w:val="00EF6FE4"/>
    <w:rsid w:val="00EF70E4"/>
    <w:rsid w:val="00EF72A4"/>
    <w:rsid w:val="00EF79D9"/>
    <w:rsid w:val="00EF7B4F"/>
    <w:rsid w:val="00EF7D5C"/>
    <w:rsid w:val="00F00073"/>
    <w:rsid w:val="00F004D9"/>
    <w:rsid w:val="00F00664"/>
    <w:rsid w:val="00F008B5"/>
    <w:rsid w:val="00F00A9A"/>
    <w:rsid w:val="00F00C25"/>
    <w:rsid w:val="00F00CAD"/>
    <w:rsid w:val="00F01220"/>
    <w:rsid w:val="00F012BB"/>
    <w:rsid w:val="00F0130A"/>
    <w:rsid w:val="00F01512"/>
    <w:rsid w:val="00F0179A"/>
    <w:rsid w:val="00F01F89"/>
    <w:rsid w:val="00F0295C"/>
    <w:rsid w:val="00F02DB8"/>
    <w:rsid w:val="00F0385D"/>
    <w:rsid w:val="00F03F23"/>
    <w:rsid w:val="00F04094"/>
    <w:rsid w:val="00F04171"/>
    <w:rsid w:val="00F04741"/>
    <w:rsid w:val="00F04A1E"/>
    <w:rsid w:val="00F04C91"/>
    <w:rsid w:val="00F04E07"/>
    <w:rsid w:val="00F050C8"/>
    <w:rsid w:val="00F05223"/>
    <w:rsid w:val="00F05297"/>
    <w:rsid w:val="00F05558"/>
    <w:rsid w:val="00F05B85"/>
    <w:rsid w:val="00F060B4"/>
    <w:rsid w:val="00F063FD"/>
    <w:rsid w:val="00F06876"/>
    <w:rsid w:val="00F06EE1"/>
    <w:rsid w:val="00F06F85"/>
    <w:rsid w:val="00F077BE"/>
    <w:rsid w:val="00F07ABB"/>
    <w:rsid w:val="00F103DE"/>
    <w:rsid w:val="00F1152C"/>
    <w:rsid w:val="00F1172E"/>
    <w:rsid w:val="00F11CC7"/>
    <w:rsid w:val="00F11EDA"/>
    <w:rsid w:val="00F1271B"/>
    <w:rsid w:val="00F128BE"/>
    <w:rsid w:val="00F12912"/>
    <w:rsid w:val="00F1315E"/>
    <w:rsid w:val="00F13808"/>
    <w:rsid w:val="00F1391C"/>
    <w:rsid w:val="00F13A9D"/>
    <w:rsid w:val="00F14730"/>
    <w:rsid w:val="00F14B07"/>
    <w:rsid w:val="00F1525D"/>
    <w:rsid w:val="00F154D1"/>
    <w:rsid w:val="00F15572"/>
    <w:rsid w:val="00F15638"/>
    <w:rsid w:val="00F15789"/>
    <w:rsid w:val="00F15A6A"/>
    <w:rsid w:val="00F15A9C"/>
    <w:rsid w:val="00F1640D"/>
    <w:rsid w:val="00F164F5"/>
    <w:rsid w:val="00F16550"/>
    <w:rsid w:val="00F16C66"/>
    <w:rsid w:val="00F1735D"/>
    <w:rsid w:val="00F1750A"/>
    <w:rsid w:val="00F17535"/>
    <w:rsid w:val="00F178CE"/>
    <w:rsid w:val="00F206D3"/>
    <w:rsid w:val="00F207E2"/>
    <w:rsid w:val="00F20827"/>
    <w:rsid w:val="00F20C75"/>
    <w:rsid w:val="00F210F8"/>
    <w:rsid w:val="00F21C2A"/>
    <w:rsid w:val="00F222DE"/>
    <w:rsid w:val="00F22436"/>
    <w:rsid w:val="00F229E2"/>
    <w:rsid w:val="00F2306C"/>
    <w:rsid w:val="00F230E9"/>
    <w:rsid w:val="00F231BC"/>
    <w:rsid w:val="00F23209"/>
    <w:rsid w:val="00F23B69"/>
    <w:rsid w:val="00F23E77"/>
    <w:rsid w:val="00F24465"/>
    <w:rsid w:val="00F2455D"/>
    <w:rsid w:val="00F24983"/>
    <w:rsid w:val="00F2511F"/>
    <w:rsid w:val="00F251A3"/>
    <w:rsid w:val="00F251B2"/>
    <w:rsid w:val="00F25486"/>
    <w:rsid w:val="00F25555"/>
    <w:rsid w:val="00F25BE7"/>
    <w:rsid w:val="00F26153"/>
    <w:rsid w:val="00F26231"/>
    <w:rsid w:val="00F26400"/>
    <w:rsid w:val="00F264E7"/>
    <w:rsid w:val="00F26568"/>
    <w:rsid w:val="00F266BA"/>
    <w:rsid w:val="00F26CDD"/>
    <w:rsid w:val="00F26E41"/>
    <w:rsid w:val="00F273D1"/>
    <w:rsid w:val="00F274B3"/>
    <w:rsid w:val="00F27AB0"/>
    <w:rsid w:val="00F27DDA"/>
    <w:rsid w:val="00F3047C"/>
    <w:rsid w:val="00F30698"/>
    <w:rsid w:val="00F308DE"/>
    <w:rsid w:val="00F30E35"/>
    <w:rsid w:val="00F3109A"/>
    <w:rsid w:val="00F312C5"/>
    <w:rsid w:val="00F31B93"/>
    <w:rsid w:val="00F31BA0"/>
    <w:rsid w:val="00F31E52"/>
    <w:rsid w:val="00F32008"/>
    <w:rsid w:val="00F32033"/>
    <w:rsid w:val="00F322D2"/>
    <w:rsid w:val="00F3271E"/>
    <w:rsid w:val="00F3298B"/>
    <w:rsid w:val="00F32CF8"/>
    <w:rsid w:val="00F32D33"/>
    <w:rsid w:val="00F33072"/>
    <w:rsid w:val="00F33664"/>
    <w:rsid w:val="00F33A9C"/>
    <w:rsid w:val="00F33DE4"/>
    <w:rsid w:val="00F34572"/>
    <w:rsid w:val="00F34B41"/>
    <w:rsid w:val="00F34D0B"/>
    <w:rsid w:val="00F34DD9"/>
    <w:rsid w:val="00F34DE6"/>
    <w:rsid w:val="00F34DF2"/>
    <w:rsid w:val="00F34FD9"/>
    <w:rsid w:val="00F35165"/>
    <w:rsid w:val="00F355D7"/>
    <w:rsid w:val="00F35B43"/>
    <w:rsid w:val="00F35FE0"/>
    <w:rsid w:val="00F3627E"/>
    <w:rsid w:val="00F365F2"/>
    <w:rsid w:val="00F3666E"/>
    <w:rsid w:val="00F369D4"/>
    <w:rsid w:val="00F369F3"/>
    <w:rsid w:val="00F36B9D"/>
    <w:rsid w:val="00F37269"/>
    <w:rsid w:val="00F3737B"/>
    <w:rsid w:val="00F37711"/>
    <w:rsid w:val="00F377E1"/>
    <w:rsid w:val="00F378D0"/>
    <w:rsid w:val="00F378F6"/>
    <w:rsid w:val="00F37973"/>
    <w:rsid w:val="00F37F4B"/>
    <w:rsid w:val="00F37F9D"/>
    <w:rsid w:val="00F4012B"/>
    <w:rsid w:val="00F40164"/>
    <w:rsid w:val="00F407E9"/>
    <w:rsid w:val="00F40B96"/>
    <w:rsid w:val="00F40BCB"/>
    <w:rsid w:val="00F4124A"/>
    <w:rsid w:val="00F418FD"/>
    <w:rsid w:val="00F420B0"/>
    <w:rsid w:val="00F420DB"/>
    <w:rsid w:val="00F42B31"/>
    <w:rsid w:val="00F42BA0"/>
    <w:rsid w:val="00F42F71"/>
    <w:rsid w:val="00F42F82"/>
    <w:rsid w:val="00F43227"/>
    <w:rsid w:val="00F432D8"/>
    <w:rsid w:val="00F4353D"/>
    <w:rsid w:val="00F43D2C"/>
    <w:rsid w:val="00F43F62"/>
    <w:rsid w:val="00F44031"/>
    <w:rsid w:val="00F44044"/>
    <w:rsid w:val="00F444EF"/>
    <w:rsid w:val="00F44826"/>
    <w:rsid w:val="00F44A83"/>
    <w:rsid w:val="00F44DEC"/>
    <w:rsid w:val="00F44E15"/>
    <w:rsid w:val="00F45152"/>
    <w:rsid w:val="00F45278"/>
    <w:rsid w:val="00F45300"/>
    <w:rsid w:val="00F45666"/>
    <w:rsid w:val="00F4599C"/>
    <w:rsid w:val="00F45BE5"/>
    <w:rsid w:val="00F46775"/>
    <w:rsid w:val="00F469C9"/>
    <w:rsid w:val="00F46C5C"/>
    <w:rsid w:val="00F46F1B"/>
    <w:rsid w:val="00F477D0"/>
    <w:rsid w:val="00F47B08"/>
    <w:rsid w:val="00F47CA1"/>
    <w:rsid w:val="00F47EA8"/>
    <w:rsid w:val="00F5028D"/>
    <w:rsid w:val="00F50825"/>
    <w:rsid w:val="00F50CA0"/>
    <w:rsid w:val="00F50E81"/>
    <w:rsid w:val="00F5177D"/>
    <w:rsid w:val="00F5179A"/>
    <w:rsid w:val="00F519DB"/>
    <w:rsid w:val="00F51B37"/>
    <w:rsid w:val="00F51BF1"/>
    <w:rsid w:val="00F51F69"/>
    <w:rsid w:val="00F5202A"/>
    <w:rsid w:val="00F52045"/>
    <w:rsid w:val="00F521AE"/>
    <w:rsid w:val="00F5272A"/>
    <w:rsid w:val="00F52739"/>
    <w:rsid w:val="00F52B6A"/>
    <w:rsid w:val="00F52C34"/>
    <w:rsid w:val="00F52EF9"/>
    <w:rsid w:val="00F530E1"/>
    <w:rsid w:val="00F5310E"/>
    <w:rsid w:val="00F53537"/>
    <w:rsid w:val="00F535BC"/>
    <w:rsid w:val="00F53DE5"/>
    <w:rsid w:val="00F53F69"/>
    <w:rsid w:val="00F540E3"/>
    <w:rsid w:val="00F542C9"/>
    <w:rsid w:val="00F5488F"/>
    <w:rsid w:val="00F54A42"/>
    <w:rsid w:val="00F54B9C"/>
    <w:rsid w:val="00F54BCC"/>
    <w:rsid w:val="00F54C19"/>
    <w:rsid w:val="00F55101"/>
    <w:rsid w:val="00F5558D"/>
    <w:rsid w:val="00F55591"/>
    <w:rsid w:val="00F56A24"/>
    <w:rsid w:val="00F57223"/>
    <w:rsid w:val="00F5746F"/>
    <w:rsid w:val="00F57471"/>
    <w:rsid w:val="00F579AB"/>
    <w:rsid w:val="00F57B3A"/>
    <w:rsid w:val="00F603C9"/>
    <w:rsid w:val="00F604E7"/>
    <w:rsid w:val="00F605C7"/>
    <w:rsid w:val="00F605DC"/>
    <w:rsid w:val="00F609C8"/>
    <w:rsid w:val="00F60E4B"/>
    <w:rsid w:val="00F60FB4"/>
    <w:rsid w:val="00F6113B"/>
    <w:rsid w:val="00F61176"/>
    <w:rsid w:val="00F61295"/>
    <w:rsid w:val="00F612D3"/>
    <w:rsid w:val="00F61C38"/>
    <w:rsid w:val="00F61FB8"/>
    <w:rsid w:val="00F62464"/>
    <w:rsid w:val="00F6252D"/>
    <w:rsid w:val="00F629A1"/>
    <w:rsid w:val="00F636EE"/>
    <w:rsid w:val="00F63913"/>
    <w:rsid w:val="00F646C0"/>
    <w:rsid w:val="00F65261"/>
    <w:rsid w:val="00F65639"/>
    <w:rsid w:val="00F658D7"/>
    <w:rsid w:val="00F65962"/>
    <w:rsid w:val="00F659FB"/>
    <w:rsid w:val="00F65F5C"/>
    <w:rsid w:val="00F6619D"/>
    <w:rsid w:val="00F66200"/>
    <w:rsid w:val="00F66B64"/>
    <w:rsid w:val="00F66CF2"/>
    <w:rsid w:val="00F67061"/>
    <w:rsid w:val="00F67299"/>
    <w:rsid w:val="00F67639"/>
    <w:rsid w:val="00F678F6"/>
    <w:rsid w:val="00F67B53"/>
    <w:rsid w:val="00F67C34"/>
    <w:rsid w:val="00F67F27"/>
    <w:rsid w:val="00F7002F"/>
    <w:rsid w:val="00F705D7"/>
    <w:rsid w:val="00F70A99"/>
    <w:rsid w:val="00F70D95"/>
    <w:rsid w:val="00F70EF1"/>
    <w:rsid w:val="00F71024"/>
    <w:rsid w:val="00F710E3"/>
    <w:rsid w:val="00F71649"/>
    <w:rsid w:val="00F71B44"/>
    <w:rsid w:val="00F71D6D"/>
    <w:rsid w:val="00F71F07"/>
    <w:rsid w:val="00F7222B"/>
    <w:rsid w:val="00F7257B"/>
    <w:rsid w:val="00F72583"/>
    <w:rsid w:val="00F725B3"/>
    <w:rsid w:val="00F726C8"/>
    <w:rsid w:val="00F72762"/>
    <w:rsid w:val="00F7298E"/>
    <w:rsid w:val="00F72B90"/>
    <w:rsid w:val="00F72F93"/>
    <w:rsid w:val="00F73235"/>
    <w:rsid w:val="00F73AA3"/>
    <w:rsid w:val="00F73B6B"/>
    <w:rsid w:val="00F74091"/>
    <w:rsid w:val="00F741D0"/>
    <w:rsid w:val="00F745E7"/>
    <w:rsid w:val="00F74C41"/>
    <w:rsid w:val="00F75167"/>
    <w:rsid w:val="00F75378"/>
    <w:rsid w:val="00F75739"/>
    <w:rsid w:val="00F75905"/>
    <w:rsid w:val="00F75A9E"/>
    <w:rsid w:val="00F77825"/>
    <w:rsid w:val="00F77917"/>
    <w:rsid w:val="00F77A36"/>
    <w:rsid w:val="00F77F8B"/>
    <w:rsid w:val="00F805DF"/>
    <w:rsid w:val="00F80742"/>
    <w:rsid w:val="00F8108E"/>
    <w:rsid w:val="00F81693"/>
    <w:rsid w:val="00F817D7"/>
    <w:rsid w:val="00F819F2"/>
    <w:rsid w:val="00F81BE7"/>
    <w:rsid w:val="00F81CCB"/>
    <w:rsid w:val="00F825E0"/>
    <w:rsid w:val="00F82C8D"/>
    <w:rsid w:val="00F831F9"/>
    <w:rsid w:val="00F83AC8"/>
    <w:rsid w:val="00F83D6F"/>
    <w:rsid w:val="00F83DA1"/>
    <w:rsid w:val="00F83F58"/>
    <w:rsid w:val="00F8424E"/>
    <w:rsid w:val="00F84407"/>
    <w:rsid w:val="00F84875"/>
    <w:rsid w:val="00F84DB8"/>
    <w:rsid w:val="00F84E5C"/>
    <w:rsid w:val="00F856A2"/>
    <w:rsid w:val="00F85758"/>
    <w:rsid w:val="00F85791"/>
    <w:rsid w:val="00F85793"/>
    <w:rsid w:val="00F863D8"/>
    <w:rsid w:val="00F86A71"/>
    <w:rsid w:val="00F87383"/>
    <w:rsid w:val="00F873BB"/>
    <w:rsid w:val="00F874E1"/>
    <w:rsid w:val="00F87702"/>
    <w:rsid w:val="00F877C3"/>
    <w:rsid w:val="00F87BB2"/>
    <w:rsid w:val="00F87D28"/>
    <w:rsid w:val="00F905FD"/>
    <w:rsid w:val="00F9078F"/>
    <w:rsid w:val="00F90B57"/>
    <w:rsid w:val="00F90DB4"/>
    <w:rsid w:val="00F91275"/>
    <w:rsid w:val="00F914AC"/>
    <w:rsid w:val="00F91988"/>
    <w:rsid w:val="00F91AB2"/>
    <w:rsid w:val="00F91AED"/>
    <w:rsid w:val="00F91B17"/>
    <w:rsid w:val="00F91DFB"/>
    <w:rsid w:val="00F91E20"/>
    <w:rsid w:val="00F92397"/>
    <w:rsid w:val="00F9269B"/>
    <w:rsid w:val="00F929CD"/>
    <w:rsid w:val="00F930D7"/>
    <w:rsid w:val="00F931DA"/>
    <w:rsid w:val="00F9350F"/>
    <w:rsid w:val="00F9368D"/>
    <w:rsid w:val="00F9381C"/>
    <w:rsid w:val="00F9390B"/>
    <w:rsid w:val="00F941DF"/>
    <w:rsid w:val="00F9433A"/>
    <w:rsid w:val="00F948D5"/>
    <w:rsid w:val="00F94A1D"/>
    <w:rsid w:val="00F94C52"/>
    <w:rsid w:val="00F951C1"/>
    <w:rsid w:val="00F95B62"/>
    <w:rsid w:val="00F966C5"/>
    <w:rsid w:val="00F96A45"/>
    <w:rsid w:val="00F96A52"/>
    <w:rsid w:val="00F97299"/>
    <w:rsid w:val="00F97479"/>
    <w:rsid w:val="00F977F2"/>
    <w:rsid w:val="00F97ACE"/>
    <w:rsid w:val="00F97B03"/>
    <w:rsid w:val="00F97DB1"/>
    <w:rsid w:val="00FA002E"/>
    <w:rsid w:val="00FA0194"/>
    <w:rsid w:val="00FA01A7"/>
    <w:rsid w:val="00FA093A"/>
    <w:rsid w:val="00FA0B31"/>
    <w:rsid w:val="00FA0B66"/>
    <w:rsid w:val="00FA0EDF"/>
    <w:rsid w:val="00FA0FEA"/>
    <w:rsid w:val="00FA179A"/>
    <w:rsid w:val="00FA18E1"/>
    <w:rsid w:val="00FA18E7"/>
    <w:rsid w:val="00FA19F3"/>
    <w:rsid w:val="00FA1AF3"/>
    <w:rsid w:val="00FA1AF7"/>
    <w:rsid w:val="00FA1B23"/>
    <w:rsid w:val="00FA20A9"/>
    <w:rsid w:val="00FA23DA"/>
    <w:rsid w:val="00FA247D"/>
    <w:rsid w:val="00FA2503"/>
    <w:rsid w:val="00FA26B5"/>
    <w:rsid w:val="00FA274C"/>
    <w:rsid w:val="00FA2C36"/>
    <w:rsid w:val="00FA2E72"/>
    <w:rsid w:val="00FA3363"/>
    <w:rsid w:val="00FA3816"/>
    <w:rsid w:val="00FA41AA"/>
    <w:rsid w:val="00FA443F"/>
    <w:rsid w:val="00FA47B9"/>
    <w:rsid w:val="00FA47FD"/>
    <w:rsid w:val="00FA48FE"/>
    <w:rsid w:val="00FA4E75"/>
    <w:rsid w:val="00FA4FF0"/>
    <w:rsid w:val="00FA5183"/>
    <w:rsid w:val="00FA5272"/>
    <w:rsid w:val="00FA52C0"/>
    <w:rsid w:val="00FA5385"/>
    <w:rsid w:val="00FA55E5"/>
    <w:rsid w:val="00FA5B91"/>
    <w:rsid w:val="00FA5CEE"/>
    <w:rsid w:val="00FA5F25"/>
    <w:rsid w:val="00FA622D"/>
    <w:rsid w:val="00FA6444"/>
    <w:rsid w:val="00FA6626"/>
    <w:rsid w:val="00FA68EB"/>
    <w:rsid w:val="00FA6927"/>
    <w:rsid w:val="00FA7042"/>
    <w:rsid w:val="00FA7414"/>
    <w:rsid w:val="00FA7B76"/>
    <w:rsid w:val="00FA7BFC"/>
    <w:rsid w:val="00FA7C89"/>
    <w:rsid w:val="00FA7E2A"/>
    <w:rsid w:val="00FB002F"/>
    <w:rsid w:val="00FB0521"/>
    <w:rsid w:val="00FB0548"/>
    <w:rsid w:val="00FB070F"/>
    <w:rsid w:val="00FB0E96"/>
    <w:rsid w:val="00FB12A5"/>
    <w:rsid w:val="00FB12B6"/>
    <w:rsid w:val="00FB1522"/>
    <w:rsid w:val="00FB15F1"/>
    <w:rsid w:val="00FB1D15"/>
    <w:rsid w:val="00FB1D9D"/>
    <w:rsid w:val="00FB27AD"/>
    <w:rsid w:val="00FB2A2C"/>
    <w:rsid w:val="00FB2DBA"/>
    <w:rsid w:val="00FB2EC0"/>
    <w:rsid w:val="00FB2FC3"/>
    <w:rsid w:val="00FB3506"/>
    <w:rsid w:val="00FB39BE"/>
    <w:rsid w:val="00FB3B27"/>
    <w:rsid w:val="00FB3B4F"/>
    <w:rsid w:val="00FB3C3B"/>
    <w:rsid w:val="00FB3EBB"/>
    <w:rsid w:val="00FB438A"/>
    <w:rsid w:val="00FB4498"/>
    <w:rsid w:val="00FB4BFE"/>
    <w:rsid w:val="00FB4DF5"/>
    <w:rsid w:val="00FB4E06"/>
    <w:rsid w:val="00FB51FC"/>
    <w:rsid w:val="00FB5D29"/>
    <w:rsid w:val="00FB64F8"/>
    <w:rsid w:val="00FB67B4"/>
    <w:rsid w:val="00FB69BE"/>
    <w:rsid w:val="00FB6BFE"/>
    <w:rsid w:val="00FB6DC0"/>
    <w:rsid w:val="00FB744D"/>
    <w:rsid w:val="00FB7C8B"/>
    <w:rsid w:val="00FB7D46"/>
    <w:rsid w:val="00FB7FF1"/>
    <w:rsid w:val="00FC041D"/>
    <w:rsid w:val="00FC05FD"/>
    <w:rsid w:val="00FC0689"/>
    <w:rsid w:val="00FC0892"/>
    <w:rsid w:val="00FC0E85"/>
    <w:rsid w:val="00FC10DE"/>
    <w:rsid w:val="00FC1150"/>
    <w:rsid w:val="00FC138B"/>
    <w:rsid w:val="00FC17DC"/>
    <w:rsid w:val="00FC207F"/>
    <w:rsid w:val="00FC22EF"/>
    <w:rsid w:val="00FC248E"/>
    <w:rsid w:val="00FC279D"/>
    <w:rsid w:val="00FC2828"/>
    <w:rsid w:val="00FC285D"/>
    <w:rsid w:val="00FC288C"/>
    <w:rsid w:val="00FC2E7E"/>
    <w:rsid w:val="00FC2F9C"/>
    <w:rsid w:val="00FC3188"/>
    <w:rsid w:val="00FC3417"/>
    <w:rsid w:val="00FC3E3C"/>
    <w:rsid w:val="00FC3F19"/>
    <w:rsid w:val="00FC413F"/>
    <w:rsid w:val="00FC43B2"/>
    <w:rsid w:val="00FC457A"/>
    <w:rsid w:val="00FC46DA"/>
    <w:rsid w:val="00FC4729"/>
    <w:rsid w:val="00FC4748"/>
    <w:rsid w:val="00FC4798"/>
    <w:rsid w:val="00FC479D"/>
    <w:rsid w:val="00FC54AB"/>
    <w:rsid w:val="00FC5933"/>
    <w:rsid w:val="00FC59EA"/>
    <w:rsid w:val="00FC5C7E"/>
    <w:rsid w:val="00FC5E40"/>
    <w:rsid w:val="00FC5F99"/>
    <w:rsid w:val="00FC6097"/>
    <w:rsid w:val="00FC664C"/>
    <w:rsid w:val="00FC6B73"/>
    <w:rsid w:val="00FC7CD0"/>
    <w:rsid w:val="00FD0043"/>
    <w:rsid w:val="00FD024F"/>
    <w:rsid w:val="00FD047D"/>
    <w:rsid w:val="00FD06A7"/>
    <w:rsid w:val="00FD08C3"/>
    <w:rsid w:val="00FD0C42"/>
    <w:rsid w:val="00FD0C45"/>
    <w:rsid w:val="00FD0D73"/>
    <w:rsid w:val="00FD0E8F"/>
    <w:rsid w:val="00FD0F8F"/>
    <w:rsid w:val="00FD1480"/>
    <w:rsid w:val="00FD1C76"/>
    <w:rsid w:val="00FD1CD6"/>
    <w:rsid w:val="00FD21EE"/>
    <w:rsid w:val="00FD26AD"/>
    <w:rsid w:val="00FD26FA"/>
    <w:rsid w:val="00FD2A96"/>
    <w:rsid w:val="00FD2AD4"/>
    <w:rsid w:val="00FD30BE"/>
    <w:rsid w:val="00FD32C3"/>
    <w:rsid w:val="00FD32ED"/>
    <w:rsid w:val="00FD34A5"/>
    <w:rsid w:val="00FD36FB"/>
    <w:rsid w:val="00FD3AD4"/>
    <w:rsid w:val="00FD3FC7"/>
    <w:rsid w:val="00FD4458"/>
    <w:rsid w:val="00FD4D4C"/>
    <w:rsid w:val="00FD50BF"/>
    <w:rsid w:val="00FD56EE"/>
    <w:rsid w:val="00FD5A62"/>
    <w:rsid w:val="00FD5D65"/>
    <w:rsid w:val="00FD5DA5"/>
    <w:rsid w:val="00FD5DF8"/>
    <w:rsid w:val="00FD5E0D"/>
    <w:rsid w:val="00FD6984"/>
    <w:rsid w:val="00FD6B29"/>
    <w:rsid w:val="00FD6E20"/>
    <w:rsid w:val="00FD719B"/>
    <w:rsid w:val="00FD71BD"/>
    <w:rsid w:val="00FD71FD"/>
    <w:rsid w:val="00FD7248"/>
    <w:rsid w:val="00FD7DBE"/>
    <w:rsid w:val="00FE082A"/>
    <w:rsid w:val="00FE0858"/>
    <w:rsid w:val="00FE0AE2"/>
    <w:rsid w:val="00FE0C97"/>
    <w:rsid w:val="00FE1005"/>
    <w:rsid w:val="00FE1079"/>
    <w:rsid w:val="00FE1455"/>
    <w:rsid w:val="00FE16E8"/>
    <w:rsid w:val="00FE2238"/>
    <w:rsid w:val="00FE257D"/>
    <w:rsid w:val="00FE26D3"/>
    <w:rsid w:val="00FE2B3A"/>
    <w:rsid w:val="00FE2D22"/>
    <w:rsid w:val="00FE2D88"/>
    <w:rsid w:val="00FE2EFA"/>
    <w:rsid w:val="00FE2F91"/>
    <w:rsid w:val="00FE2FCE"/>
    <w:rsid w:val="00FE3064"/>
    <w:rsid w:val="00FE34ED"/>
    <w:rsid w:val="00FE353C"/>
    <w:rsid w:val="00FE39AE"/>
    <w:rsid w:val="00FE3C99"/>
    <w:rsid w:val="00FE4119"/>
    <w:rsid w:val="00FE427D"/>
    <w:rsid w:val="00FE42E5"/>
    <w:rsid w:val="00FE43ED"/>
    <w:rsid w:val="00FE46A1"/>
    <w:rsid w:val="00FE474F"/>
    <w:rsid w:val="00FE47E0"/>
    <w:rsid w:val="00FE544C"/>
    <w:rsid w:val="00FE5461"/>
    <w:rsid w:val="00FE54C3"/>
    <w:rsid w:val="00FE56C3"/>
    <w:rsid w:val="00FE5968"/>
    <w:rsid w:val="00FE597A"/>
    <w:rsid w:val="00FE5F5F"/>
    <w:rsid w:val="00FE6013"/>
    <w:rsid w:val="00FE6058"/>
    <w:rsid w:val="00FE635F"/>
    <w:rsid w:val="00FE6939"/>
    <w:rsid w:val="00FE69DC"/>
    <w:rsid w:val="00FE6AC5"/>
    <w:rsid w:val="00FE75C6"/>
    <w:rsid w:val="00FE7662"/>
    <w:rsid w:val="00FE78EC"/>
    <w:rsid w:val="00FE7BC5"/>
    <w:rsid w:val="00FE7D9B"/>
    <w:rsid w:val="00FE7DC6"/>
    <w:rsid w:val="00FF021E"/>
    <w:rsid w:val="00FF049E"/>
    <w:rsid w:val="00FF0C56"/>
    <w:rsid w:val="00FF1056"/>
    <w:rsid w:val="00FF13ED"/>
    <w:rsid w:val="00FF1742"/>
    <w:rsid w:val="00FF1BFF"/>
    <w:rsid w:val="00FF20F0"/>
    <w:rsid w:val="00FF2401"/>
    <w:rsid w:val="00FF26AF"/>
    <w:rsid w:val="00FF26FE"/>
    <w:rsid w:val="00FF2CA1"/>
    <w:rsid w:val="00FF2DBC"/>
    <w:rsid w:val="00FF2F16"/>
    <w:rsid w:val="00FF2F7D"/>
    <w:rsid w:val="00FF3036"/>
    <w:rsid w:val="00FF39BF"/>
    <w:rsid w:val="00FF3D1F"/>
    <w:rsid w:val="00FF3D74"/>
    <w:rsid w:val="00FF3DF1"/>
    <w:rsid w:val="00FF4367"/>
    <w:rsid w:val="00FF470C"/>
    <w:rsid w:val="00FF4D56"/>
    <w:rsid w:val="00FF5072"/>
    <w:rsid w:val="00FF50EC"/>
    <w:rsid w:val="00FF52A8"/>
    <w:rsid w:val="00FF5324"/>
    <w:rsid w:val="00FF549C"/>
    <w:rsid w:val="00FF5A2C"/>
    <w:rsid w:val="00FF5ADD"/>
    <w:rsid w:val="00FF5CB7"/>
    <w:rsid w:val="00FF5E0E"/>
    <w:rsid w:val="00FF6230"/>
    <w:rsid w:val="00FF66B0"/>
    <w:rsid w:val="00FF679F"/>
    <w:rsid w:val="00FF6DDD"/>
    <w:rsid w:val="00FF6F7F"/>
    <w:rsid w:val="00FF7591"/>
    <w:rsid w:val="00FF7B28"/>
    <w:rsid w:val="00FF7BB9"/>
    <w:rsid w:val="00FF7BD9"/>
    <w:rsid w:val="00FF7C9E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C24F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4788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478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24FA"/>
    <w:pPr>
      <w:keepNext/>
      <w:tabs>
        <w:tab w:val="left" w:pos="1935"/>
      </w:tabs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C24FA"/>
    <w:pPr>
      <w:keepNext/>
      <w:tabs>
        <w:tab w:val="left" w:pos="1935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4788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A4788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A4788"/>
    <w:pPr>
      <w:spacing w:before="240" w:after="60"/>
      <w:outlineLvl w:val="6"/>
    </w:pPr>
    <w:rPr>
      <w:rFonts w:ascii="Calibri" w:hAnsi="Calibri" w:cs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C24FA"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AA4788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4788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A478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24FA"/>
    <w:rPr>
      <w:rFonts w:eastAsia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C24FA"/>
    <w:rPr>
      <w:rFonts w:eastAsia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A478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A4788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A4788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C24FA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A4788"/>
    <w:rPr>
      <w:rFonts w:ascii="Cambria" w:hAnsi="Cambria" w:cs="Cambria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AA4788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AA4788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A4788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A4788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A4788"/>
    <w:rPr>
      <w:rFonts w:ascii="Cambria" w:hAnsi="Cambria" w:cs="Cambria"/>
      <w:sz w:val="24"/>
      <w:szCs w:val="24"/>
    </w:rPr>
  </w:style>
  <w:style w:type="character" w:styleId="Strong">
    <w:name w:val="Strong"/>
    <w:basedOn w:val="DefaultParagraphFont"/>
    <w:uiPriority w:val="99"/>
    <w:qFormat/>
    <w:rsid w:val="00AA4788"/>
    <w:rPr>
      <w:b/>
      <w:bCs/>
    </w:rPr>
  </w:style>
  <w:style w:type="character" w:styleId="Emphasis">
    <w:name w:val="Emphasis"/>
    <w:basedOn w:val="DefaultParagraphFont"/>
    <w:uiPriority w:val="99"/>
    <w:qFormat/>
    <w:rsid w:val="003C24FA"/>
    <w:rPr>
      <w:i/>
      <w:iCs/>
    </w:rPr>
  </w:style>
  <w:style w:type="paragraph" w:styleId="NoSpacing">
    <w:name w:val="No Spacing"/>
    <w:uiPriority w:val="99"/>
    <w:qFormat/>
    <w:rsid w:val="003C24FA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3C24FA"/>
    <w:pPr>
      <w:ind w:left="708"/>
    </w:pPr>
  </w:style>
  <w:style w:type="paragraph" w:styleId="Quote">
    <w:name w:val="Quote"/>
    <w:basedOn w:val="Normal"/>
    <w:next w:val="Normal"/>
    <w:link w:val="QuoteChar"/>
    <w:uiPriority w:val="99"/>
    <w:qFormat/>
    <w:rsid w:val="00AA4788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AA4788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A478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A4788"/>
    <w:rPr>
      <w:b/>
      <w:bCs/>
      <w:i/>
      <w:iCs/>
      <w:color w:val="4F81BD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AA4788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AA4788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AA4788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AA4788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A478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A4788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1B6F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F58"/>
    <w:rPr>
      <w:rFonts w:ascii="Tahoma" w:hAnsi="Tahoma" w:cs="Tahoma"/>
      <w:sz w:val="16"/>
      <w:szCs w:val="16"/>
    </w:rPr>
  </w:style>
  <w:style w:type="paragraph" w:customStyle="1" w:styleId="a">
    <w:name w:val="Без интервала"/>
    <w:uiPriority w:val="99"/>
    <w:rsid w:val="00AD1C4F"/>
    <w:rPr>
      <w:sz w:val="24"/>
      <w:szCs w:val="24"/>
    </w:rPr>
  </w:style>
  <w:style w:type="paragraph" w:customStyle="1" w:styleId="ConsPlusNormal">
    <w:name w:val="ConsPlusNormal"/>
    <w:uiPriority w:val="99"/>
    <w:rsid w:val="00AD1C4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3</Pages>
  <Words>753</Words>
  <Characters>4294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2016-12-26T05:20:00Z</cp:lastPrinted>
  <dcterms:created xsi:type="dcterms:W3CDTF">2014-12-22T07:53:00Z</dcterms:created>
  <dcterms:modified xsi:type="dcterms:W3CDTF">2017-01-29T10:59:00Z</dcterms:modified>
</cp:coreProperties>
</file>